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C5D668" w14:textId="0D022463" w:rsidR="00E74BF7" w:rsidRDefault="00930315">
      <w:pPr>
        <w:pStyle w:val="RapportTitel"/>
      </w:pPr>
      <w:r w:rsidRPr="00930315">
        <w:t>De bodemsamenstelling van de Maas</w:t>
      </w:r>
      <w:r>
        <w:t>:</w:t>
      </w:r>
      <w:r w:rsidRPr="00930315">
        <w:t xml:space="preserve"> </w:t>
      </w:r>
      <w:r>
        <w:t xml:space="preserve">                   </w:t>
      </w:r>
      <w:r w:rsidR="00E403D4">
        <w:t xml:space="preserve">                               v</w:t>
      </w:r>
      <w:r w:rsidRPr="00930315">
        <w:t>erschillen tuss</w:t>
      </w:r>
      <w:r>
        <w:t>en de datasets van 2020 en 2021</w:t>
      </w:r>
      <w:r w:rsidR="00225162">
        <w:t xml:space="preserve">                       </w:t>
      </w:r>
      <w:r w:rsidR="00225162">
        <w:rPr>
          <w:b w:val="0"/>
        </w:rPr>
        <w:t xml:space="preserve"> </w:t>
      </w:r>
      <w:r w:rsidR="00225162">
        <w:t xml:space="preserve">                                     </w:t>
      </w:r>
    </w:p>
    <w:p w14:paraId="07F63019" w14:textId="59B844A8" w:rsidR="00E74BF7" w:rsidRPr="00307790" w:rsidRDefault="00CD67BD">
      <w:pPr>
        <w:rPr>
          <w:sz w:val="20"/>
          <w:szCs w:val="20"/>
        </w:rPr>
      </w:pPr>
      <w:r w:rsidRPr="00307790">
        <w:rPr>
          <w:sz w:val="20"/>
          <w:szCs w:val="20"/>
        </w:rPr>
        <w:t>R.M. Frings</w:t>
      </w:r>
      <w:r w:rsidR="000B7926" w:rsidRPr="00307790">
        <w:rPr>
          <w:sz w:val="20"/>
          <w:szCs w:val="20"/>
        </w:rPr>
        <w:t xml:space="preserve">, </w:t>
      </w:r>
      <w:r w:rsidRPr="00307790">
        <w:rPr>
          <w:sz w:val="20"/>
          <w:szCs w:val="20"/>
        </w:rPr>
        <w:t>F.</w:t>
      </w:r>
      <w:r w:rsidR="000B7926" w:rsidRPr="00307790">
        <w:rPr>
          <w:sz w:val="20"/>
          <w:szCs w:val="20"/>
        </w:rPr>
        <w:t>R.</w:t>
      </w:r>
      <w:r w:rsidRPr="00307790">
        <w:rPr>
          <w:sz w:val="20"/>
          <w:szCs w:val="20"/>
        </w:rPr>
        <w:t xml:space="preserve"> Kok</w:t>
      </w:r>
    </w:p>
    <w:p w14:paraId="0A9FEBB4" w14:textId="57F68A12" w:rsidR="00E74BF7" w:rsidRPr="00307790" w:rsidRDefault="00E74BF7"/>
    <w:p w14:paraId="342209D8" w14:textId="1F7AE709" w:rsidR="00E74BF7" w:rsidRPr="00307790" w:rsidRDefault="00E74BF7"/>
    <w:p w14:paraId="18E078D1" w14:textId="1D43774F" w:rsidR="00E74BF7" w:rsidRPr="00307790" w:rsidRDefault="00E74BF7"/>
    <w:p w14:paraId="76879921" w14:textId="6392099D" w:rsidR="00E74BF7" w:rsidRPr="00307790" w:rsidRDefault="004650F4">
      <w:r>
        <w:rPr>
          <w:noProof/>
        </w:rPr>
        <w:drawing>
          <wp:anchor distT="0" distB="0" distL="114300" distR="114300" simplePos="0" relativeHeight="251743232" behindDoc="0" locked="0" layoutInCell="1" allowOverlap="1" wp14:anchorId="59D1E2F9" wp14:editId="11177E76">
            <wp:simplePos x="0" y="0"/>
            <wp:positionH relativeFrom="column">
              <wp:posOffset>-101154</wp:posOffset>
            </wp:positionH>
            <wp:positionV relativeFrom="paragraph">
              <wp:posOffset>164820</wp:posOffset>
            </wp:positionV>
            <wp:extent cx="4639310" cy="1571625"/>
            <wp:effectExtent l="0" t="0" r="8890" b="9525"/>
            <wp:wrapNone/>
            <wp:docPr id="110" name="Afbeelding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Afbeelding 110"/>
                    <pic:cNvPicPr>
                      <a:picLocks noChangeAspect="1"/>
                    </pic:cNvPicPr>
                  </pic:nvPicPr>
                  <pic:blipFill rotWithShape="1">
                    <a:blip r:embed="rId8">
                      <a:extLst>
                        <a:ext uri="{28A0092B-C50C-407E-A947-70E740481C1C}">
                          <a14:useLocalDpi xmlns:a14="http://schemas.microsoft.com/office/drawing/2010/main" val="0"/>
                        </a:ext>
                      </a:extLst>
                    </a:blip>
                    <a:srcRect l="1680" t="72864" r="601" b="-502"/>
                    <a:stretch/>
                  </pic:blipFill>
                  <pic:spPr bwMode="auto">
                    <a:xfrm>
                      <a:off x="0" y="0"/>
                      <a:ext cx="4639310" cy="1571625"/>
                    </a:xfrm>
                    <a:prstGeom prst="rect">
                      <a:avLst/>
                    </a:prstGeom>
                    <a:noFill/>
                    <a:ln>
                      <a:noFill/>
                    </a:ln>
                    <a:extLst>
                      <a:ext uri="{53640926-AAD7-44D8-BBD7-CCE9431645EC}">
                        <a14:shadowObscured xmlns:a14="http://schemas.microsoft.com/office/drawing/2010/main"/>
                      </a:ext>
                    </a:extLst>
                  </pic:spPr>
                </pic:pic>
              </a:graphicData>
            </a:graphic>
          </wp:anchor>
        </w:drawing>
      </w:r>
    </w:p>
    <w:p w14:paraId="4B0A7176" w14:textId="7E49781E" w:rsidR="00E74BF7" w:rsidRDefault="000D2296">
      <w:r w:rsidRPr="00307790">
        <w:br w:type="page"/>
      </w:r>
    </w:p>
    <w:p w14:paraId="51588345" w14:textId="02BF2397" w:rsidR="004650F4" w:rsidRDefault="004650F4"/>
    <w:p w14:paraId="79C4F90C" w14:textId="77777777" w:rsidR="004650F4" w:rsidRPr="00307790" w:rsidRDefault="004650F4"/>
    <w:p w14:paraId="6AAF9A0D" w14:textId="77777777" w:rsidR="00E74BF7" w:rsidRDefault="000D2296">
      <w:pPr>
        <w:pStyle w:val="Colofon"/>
      </w:pPr>
      <w:r>
        <w:t>Colofon</w:t>
      </w:r>
    </w:p>
    <w:tbl>
      <w:tblPr>
        <w:tblStyle w:val="TabelColofon"/>
        <w:tblW w:w="7711" w:type="dxa"/>
        <w:tblInd w:w="0" w:type="dxa"/>
        <w:tblLayout w:type="fixed"/>
        <w:tblLook w:val="07E0" w:firstRow="1" w:lastRow="1" w:firstColumn="1" w:lastColumn="1" w:noHBand="1" w:noVBand="1"/>
      </w:tblPr>
      <w:tblGrid>
        <w:gridCol w:w="2082"/>
        <w:gridCol w:w="5629"/>
      </w:tblGrid>
      <w:tr w:rsidR="00E74BF7" w14:paraId="3809BBF9" w14:textId="77777777">
        <w:tc>
          <w:tcPr>
            <w:tcW w:w="2082" w:type="dxa"/>
          </w:tcPr>
          <w:p w14:paraId="6DB5CAEC" w14:textId="77777777" w:rsidR="00E74BF7" w:rsidRDefault="000D2296">
            <w:r>
              <w:t>Uitgegeven door</w:t>
            </w:r>
          </w:p>
        </w:tc>
        <w:tc>
          <w:tcPr>
            <w:tcW w:w="5629" w:type="dxa"/>
          </w:tcPr>
          <w:p w14:paraId="7236B6A5" w14:textId="77777777" w:rsidR="00E74BF7" w:rsidRDefault="000D2296">
            <w:r>
              <w:t>Rijkswaterstaat Zuid-Nederland</w:t>
            </w:r>
            <w:r w:rsidR="00CD67BD">
              <w:t>, Maastricht</w:t>
            </w:r>
          </w:p>
        </w:tc>
      </w:tr>
      <w:tr w:rsidR="00E74BF7" w:rsidRPr="00225162" w14:paraId="17EAF9FA" w14:textId="77777777">
        <w:tc>
          <w:tcPr>
            <w:tcW w:w="2082" w:type="dxa"/>
          </w:tcPr>
          <w:p w14:paraId="687D05D0" w14:textId="77777777" w:rsidR="00E74BF7" w:rsidRDefault="000D2296">
            <w:r>
              <w:t>Auteur</w:t>
            </w:r>
            <w:r w:rsidR="000B7926">
              <w:t>s</w:t>
            </w:r>
          </w:p>
        </w:tc>
        <w:tc>
          <w:tcPr>
            <w:tcW w:w="5629" w:type="dxa"/>
          </w:tcPr>
          <w:p w14:paraId="1F54EBE9" w14:textId="3F914402" w:rsidR="00E74BF7" w:rsidRPr="00225162" w:rsidRDefault="000D2296" w:rsidP="009A7087">
            <w:r w:rsidRPr="00225162">
              <w:t>R.M. Frings</w:t>
            </w:r>
            <w:r w:rsidR="00CD67BD" w:rsidRPr="00225162">
              <w:t xml:space="preserve">, </w:t>
            </w:r>
            <w:r w:rsidRPr="00225162">
              <w:t>F.</w:t>
            </w:r>
            <w:r w:rsidR="000B7926" w:rsidRPr="00225162">
              <w:t>R.</w:t>
            </w:r>
            <w:r w:rsidRPr="00225162">
              <w:t xml:space="preserve"> Kok</w:t>
            </w:r>
          </w:p>
        </w:tc>
      </w:tr>
      <w:tr w:rsidR="00E74BF7" w:rsidRPr="00225162" w14:paraId="6D8C3CB0" w14:textId="77777777">
        <w:tc>
          <w:tcPr>
            <w:tcW w:w="2082" w:type="dxa"/>
          </w:tcPr>
          <w:p w14:paraId="2C84A55E" w14:textId="77777777" w:rsidR="00E74BF7" w:rsidRPr="00225162" w:rsidRDefault="00E74BF7"/>
        </w:tc>
        <w:tc>
          <w:tcPr>
            <w:tcW w:w="5629" w:type="dxa"/>
          </w:tcPr>
          <w:p w14:paraId="77C8CDCE" w14:textId="77777777" w:rsidR="00E74BF7" w:rsidRPr="00225162" w:rsidRDefault="00E74BF7"/>
        </w:tc>
      </w:tr>
      <w:tr w:rsidR="00E74BF7" w14:paraId="4FB21D70" w14:textId="77777777">
        <w:tc>
          <w:tcPr>
            <w:tcW w:w="2082" w:type="dxa"/>
          </w:tcPr>
          <w:p w14:paraId="380118A9" w14:textId="77777777" w:rsidR="00E74BF7" w:rsidRDefault="000D2296">
            <w:r>
              <w:t>Datum</w:t>
            </w:r>
          </w:p>
        </w:tc>
        <w:tc>
          <w:tcPr>
            <w:tcW w:w="5629" w:type="dxa"/>
          </w:tcPr>
          <w:p w14:paraId="1D1BD474" w14:textId="18E6D8AD" w:rsidR="00E74BF7" w:rsidRDefault="00D70435" w:rsidP="00D70435">
            <w:r>
              <w:t>3</w:t>
            </w:r>
            <w:r w:rsidR="000D2296">
              <w:t xml:space="preserve"> </w:t>
            </w:r>
            <w:r>
              <w:t>januari 2024</w:t>
            </w:r>
          </w:p>
        </w:tc>
      </w:tr>
      <w:tr w:rsidR="00E74BF7" w14:paraId="36192607" w14:textId="77777777">
        <w:tc>
          <w:tcPr>
            <w:tcW w:w="2082" w:type="dxa"/>
          </w:tcPr>
          <w:p w14:paraId="7F202D79" w14:textId="77777777" w:rsidR="00E74BF7" w:rsidRDefault="000D2296">
            <w:r>
              <w:t>Versie</w:t>
            </w:r>
          </w:p>
        </w:tc>
        <w:tc>
          <w:tcPr>
            <w:tcW w:w="5629" w:type="dxa"/>
          </w:tcPr>
          <w:p w14:paraId="107D685B" w14:textId="5CD1E8E0" w:rsidR="00E74BF7" w:rsidRDefault="00633001">
            <w:r>
              <w:t>1.0</w:t>
            </w:r>
          </w:p>
        </w:tc>
      </w:tr>
      <w:tr w:rsidR="00E74BF7" w14:paraId="654030A0" w14:textId="77777777">
        <w:tc>
          <w:tcPr>
            <w:tcW w:w="2082" w:type="dxa"/>
          </w:tcPr>
          <w:p w14:paraId="7DD4B281" w14:textId="77777777" w:rsidR="00E74BF7" w:rsidRDefault="000D2296">
            <w:r>
              <w:t>Status</w:t>
            </w:r>
          </w:p>
        </w:tc>
        <w:tc>
          <w:tcPr>
            <w:tcW w:w="5629" w:type="dxa"/>
          </w:tcPr>
          <w:p w14:paraId="63D10881" w14:textId="5D702773" w:rsidR="00E74BF7" w:rsidRDefault="00633001">
            <w:r>
              <w:t>Definitief</w:t>
            </w:r>
          </w:p>
        </w:tc>
      </w:tr>
    </w:tbl>
    <w:p w14:paraId="6A965C50" w14:textId="77777777" w:rsidR="00E74BF7" w:rsidRDefault="00E74BF7"/>
    <w:p w14:paraId="25606260" w14:textId="77777777" w:rsidR="00E74BF7" w:rsidRDefault="00E74BF7"/>
    <w:p w14:paraId="7DAAB345" w14:textId="77777777" w:rsidR="00E74BF7" w:rsidRDefault="000D2296">
      <w:r>
        <w:t>Versiebeheer</w:t>
      </w:r>
    </w:p>
    <w:tbl>
      <w:tblPr>
        <w:tblStyle w:val="Tabelgrijzelijnen"/>
        <w:tblW w:w="7711" w:type="dxa"/>
        <w:tblInd w:w="0" w:type="dxa"/>
        <w:tblLayout w:type="fixed"/>
        <w:tblLook w:val="07E0" w:firstRow="1" w:lastRow="1" w:firstColumn="1" w:lastColumn="1" w:noHBand="1" w:noVBand="1"/>
      </w:tblPr>
      <w:tblGrid>
        <w:gridCol w:w="540"/>
        <w:gridCol w:w="1542"/>
        <w:gridCol w:w="5629"/>
      </w:tblGrid>
      <w:tr w:rsidR="00E74BF7" w14:paraId="7EA9B774" w14:textId="77777777">
        <w:tc>
          <w:tcPr>
            <w:tcW w:w="540" w:type="dxa"/>
          </w:tcPr>
          <w:p w14:paraId="18AC5954" w14:textId="51755B69" w:rsidR="00E74BF7" w:rsidRDefault="004650F4">
            <w:r>
              <w:t>0.8</w:t>
            </w:r>
          </w:p>
        </w:tc>
        <w:tc>
          <w:tcPr>
            <w:tcW w:w="1542" w:type="dxa"/>
          </w:tcPr>
          <w:p w14:paraId="26EB975A" w14:textId="77777777" w:rsidR="00E74BF7" w:rsidRDefault="00CD67BD">
            <w:r>
              <w:t>R.M. Frings</w:t>
            </w:r>
          </w:p>
        </w:tc>
        <w:tc>
          <w:tcPr>
            <w:tcW w:w="5629" w:type="dxa"/>
          </w:tcPr>
          <w:p w14:paraId="371A1523" w14:textId="1ACF97BA" w:rsidR="00E74BF7" w:rsidRDefault="004650F4">
            <w:r>
              <w:t>Tekst en figuren</w:t>
            </w:r>
          </w:p>
        </w:tc>
      </w:tr>
      <w:tr w:rsidR="00E74BF7" w14:paraId="3E423314" w14:textId="77777777">
        <w:tc>
          <w:tcPr>
            <w:tcW w:w="540" w:type="dxa"/>
          </w:tcPr>
          <w:p w14:paraId="4FEFD1E1" w14:textId="63F28E8E" w:rsidR="00E74BF7" w:rsidRDefault="00633001">
            <w:r>
              <w:t>1.0</w:t>
            </w:r>
          </w:p>
        </w:tc>
        <w:tc>
          <w:tcPr>
            <w:tcW w:w="1542" w:type="dxa"/>
          </w:tcPr>
          <w:p w14:paraId="3E537E94" w14:textId="53044671" w:rsidR="00E74BF7" w:rsidRDefault="00D70435">
            <w:r>
              <w:t>R.M. Frings</w:t>
            </w:r>
          </w:p>
        </w:tc>
        <w:tc>
          <w:tcPr>
            <w:tcW w:w="5629" w:type="dxa"/>
          </w:tcPr>
          <w:p w14:paraId="242BC571" w14:textId="6812DD0D" w:rsidR="00E74BF7" w:rsidRDefault="00D70435" w:rsidP="00E436CF">
            <w:r>
              <w:t>Aanvullingen F. Kok</w:t>
            </w:r>
          </w:p>
        </w:tc>
      </w:tr>
      <w:tr w:rsidR="00E436CF" w14:paraId="4BB6A4B3" w14:textId="77777777">
        <w:tc>
          <w:tcPr>
            <w:tcW w:w="540" w:type="dxa"/>
          </w:tcPr>
          <w:p w14:paraId="0CAE547F" w14:textId="74B49085" w:rsidR="00E436CF" w:rsidRDefault="00E436CF" w:rsidP="00E436CF"/>
        </w:tc>
        <w:tc>
          <w:tcPr>
            <w:tcW w:w="1542" w:type="dxa"/>
          </w:tcPr>
          <w:p w14:paraId="16EC3187" w14:textId="38CEE85A" w:rsidR="00E436CF" w:rsidRDefault="00E436CF" w:rsidP="00E436CF"/>
        </w:tc>
        <w:tc>
          <w:tcPr>
            <w:tcW w:w="5629" w:type="dxa"/>
          </w:tcPr>
          <w:p w14:paraId="7E34D404" w14:textId="049A9190" w:rsidR="00E436CF" w:rsidRDefault="00E436CF" w:rsidP="00E436CF"/>
        </w:tc>
      </w:tr>
      <w:tr w:rsidR="00E436CF" w14:paraId="253501BF" w14:textId="77777777">
        <w:tc>
          <w:tcPr>
            <w:tcW w:w="540" w:type="dxa"/>
          </w:tcPr>
          <w:p w14:paraId="38D93B9F" w14:textId="67BEA63A" w:rsidR="00E436CF" w:rsidRDefault="00E436CF" w:rsidP="00E436CF"/>
        </w:tc>
        <w:tc>
          <w:tcPr>
            <w:tcW w:w="1542" w:type="dxa"/>
          </w:tcPr>
          <w:p w14:paraId="00D11F61" w14:textId="3877D1F6" w:rsidR="00E436CF" w:rsidRDefault="00E436CF" w:rsidP="00E436CF"/>
        </w:tc>
        <w:tc>
          <w:tcPr>
            <w:tcW w:w="5629" w:type="dxa"/>
          </w:tcPr>
          <w:p w14:paraId="71AD6CD4" w14:textId="4E1937A0" w:rsidR="00E436CF" w:rsidRDefault="00E436CF" w:rsidP="00433F5E"/>
        </w:tc>
      </w:tr>
      <w:tr w:rsidR="00E436CF" w14:paraId="016BB7F9" w14:textId="77777777">
        <w:tc>
          <w:tcPr>
            <w:tcW w:w="540" w:type="dxa"/>
          </w:tcPr>
          <w:p w14:paraId="7D90BDA5" w14:textId="79EB4E1B" w:rsidR="00E436CF" w:rsidRDefault="00E436CF" w:rsidP="00E436CF"/>
        </w:tc>
        <w:tc>
          <w:tcPr>
            <w:tcW w:w="1542" w:type="dxa"/>
          </w:tcPr>
          <w:p w14:paraId="34C86B29" w14:textId="37B6C689" w:rsidR="00E436CF" w:rsidRDefault="00E436CF" w:rsidP="00E436CF"/>
        </w:tc>
        <w:tc>
          <w:tcPr>
            <w:tcW w:w="5629" w:type="dxa"/>
          </w:tcPr>
          <w:p w14:paraId="07C3E66E" w14:textId="17FBF370" w:rsidR="00E436CF" w:rsidRDefault="00E436CF" w:rsidP="00E436CF"/>
        </w:tc>
      </w:tr>
      <w:tr w:rsidR="00E436CF" w14:paraId="265DD959" w14:textId="77777777">
        <w:tc>
          <w:tcPr>
            <w:tcW w:w="540" w:type="dxa"/>
          </w:tcPr>
          <w:p w14:paraId="1C7D6CCD" w14:textId="399B2555" w:rsidR="00E436CF" w:rsidRDefault="00E436CF" w:rsidP="00E436CF"/>
        </w:tc>
        <w:tc>
          <w:tcPr>
            <w:tcW w:w="1542" w:type="dxa"/>
          </w:tcPr>
          <w:p w14:paraId="12C3C7CC" w14:textId="1D3FF4B2" w:rsidR="00E436CF" w:rsidRDefault="00E436CF" w:rsidP="00E436CF"/>
        </w:tc>
        <w:tc>
          <w:tcPr>
            <w:tcW w:w="5629" w:type="dxa"/>
          </w:tcPr>
          <w:p w14:paraId="7BD49B7C" w14:textId="532067EE" w:rsidR="00E436CF" w:rsidRDefault="00E436CF" w:rsidP="00E436CF"/>
        </w:tc>
      </w:tr>
      <w:tr w:rsidR="00E436CF" w14:paraId="5F12E69A" w14:textId="77777777">
        <w:tc>
          <w:tcPr>
            <w:tcW w:w="540" w:type="dxa"/>
          </w:tcPr>
          <w:p w14:paraId="7967FFC6" w14:textId="602B3A21" w:rsidR="00E436CF" w:rsidRDefault="00E436CF" w:rsidP="00E436CF"/>
        </w:tc>
        <w:tc>
          <w:tcPr>
            <w:tcW w:w="1542" w:type="dxa"/>
          </w:tcPr>
          <w:p w14:paraId="25CC43F8" w14:textId="214E9EB5" w:rsidR="00E436CF" w:rsidRDefault="00E436CF" w:rsidP="00E436CF"/>
        </w:tc>
        <w:tc>
          <w:tcPr>
            <w:tcW w:w="5629" w:type="dxa"/>
          </w:tcPr>
          <w:p w14:paraId="28585072" w14:textId="0FF41176" w:rsidR="00E436CF" w:rsidRDefault="00E436CF" w:rsidP="00E436CF"/>
        </w:tc>
      </w:tr>
      <w:tr w:rsidR="00E436CF" w14:paraId="7F75115D" w14:textId="77777777">
        <w:tc>
          <w:tcPr>
            <w:tcW w:w="540" w:type="dxa"/>
          </w:tcPr>
          <w:p w14:paraId="73257CD5" w14:textId="12F03444" w:rsidR="00E436CF" w:rsidRDefault="00E436CF" w:rsidP="00E436CF"/>
        </w:tc>
        <w:tc>
          <w:tcPr>
            <w:tcW w:w="1542" w:type="dxa"/>
          </w:tcPr>
          <w:p w14:paraId="0032DDE3" w14:textId="465701E3" w:rsidR="00E436CF" w:rsidRDefault="00E436CF" w:rsidP="00E436CF"/>
        </w:tc>
        <w:tc>
          <w:tcPr>
            <w:tcW w:w="5629" w:type="dxa"/>
          </w:tcPr>
          <w:p w14:paraId="3A76ED29" w14:textId="7561DC8D" w:rsidR="00E436CF" w:rsidRDefault="00E436CF" w:rsidP="00E436CF"/>
        </w:tc>
      </w:tr>
    </w:tbl>
    <w:p w14:paraId="49281259" w14:textId="77777777" w:rsidR="00E74BF7" w:rsidRDefault="00E74BF7"/>
    <w:p w14:paraId="508B104F" w14:textId="77777777" w:rsidR="00146433" w:rsidRDefault="00146433">
      <w:pPr>
        <w:spacing w:line="240" w:lineRule="auto"/>
      </w:pPr>
      <w:r>
        <w:br w:type="page"/>
      </w:r>
    </w:p>
    <w:p w14:paraId="51A0DD9E" w14:textId="31A067F2" w:rsidR="00146433" w:rsidRPr="00572C65" w:rsidRDefault="00146433" w:rsidP="00146433">
      <w:pPr>
        <w:pStyle w:val="Huisstijl-Colofon"/>
        <w:rPr>
          <w:color w:val="auto"/>
        </w:rPr>
      </w:pPr>
      <w:bookmarkStart w:id="0" w:name="_Toc155185863"/>
      <w:r w:rsidRPr="00572C65">
        <w:rPr>
          <w:color w:val="auto"/>
        </w:rPr>
        <w:lastRenderedPageBreak/>
        <w:t>Samenvatting</w:t>
      </w:r>
      <w:bookmarkEnd w:id="0"/>
    </w:p>
    <w:p w14:paraId="62357EB8" w14:textId="4EB5796D" w:rsidR="004650F4" w:rsidRPr="004650F4" w:rsidRDefault="00192209" w:rsidP="004650F4">
      <w:pPr>
        <w:jc w:val="both"/>
        <w:rPr>
          <w:color w:val="auto"/>
        </w:rPr>
      </w:pPr>
      <w:r w:rsidRPr="004650F4">
        <w:rPr>
          <w:color w:val="auto"/>
        </w:rPr>
        <w:t>De korrelgroottesamenstelling van de rivierb</w:t>
      </w:r>
      <w:r w:rsidR="005E5A90" w:rsidRPr="004650F4">
        <w:rPr>
          <w:color w:val="auto"/>
        </w:rPr>
        <w:t>edding</w:t>
      </w:r>
      <w:r w:rsidRPr="004650F4">
        <w:rPr>
          <w:color w:val="auto"/>
        </w:rPr>
        <w:t xml:space="preserve"> bepaalt </w:t>
      </w:r>
      <w:r w:rsidR="00875460" w:rsidRPr="004650F4">
        <w:rPr>
          <w:color w:val="auto"/>
        </w:rPr>
        <w:t>de</w:t>
      </w:r>
      <w:r w:rsidRPr="004650F4">
        <w:rPr>
          <w:color w:val="auto"/>
        </w:rPr>
        <w:t xml:space="preserve"> </w:t>
      </w:r>
      <w:r w:rsidR="005E5A90" w:rsidRPr="004650F4">
        <w:rPr>
          <w:color w:val="auto"/>
        </w:rPr>
        <w:t>bodem</w:t>
      </w:r>
      <w:r w:rsidRPr="004650F4">
        <w:rPr>
          <w:color w:val="auto"/>
        </w:rPr>
        <w:t xml:space="preserve">dynamiek </w:t>
      </w:r>
      <w:r w:rsidR="00875460" w:rsidRPr="004650F4">
        <w:rPr>
          <w:color w:val="auto"/>
        </w:rPr>
        <w:t xml:space="preserve">en </w:t>
      </w:r>
      <w:r w:rsidR="003F0A72" w:rsidRPr="004650F4">
        <w:rPr>
          <w:color w:val="auto"/>
        </w:rPr>
        <w:t>de</w:t>
      </w:r>
      <w:r w:rsidRPr="004650F4">
        <w:rPr>
          <w:color w:val="auto"/>
        </w:rPr>
        <w:t xml:space="preserve"> geschiktheid van de </w:t>
      </w:r>
      <w:r w:rsidR="005E5A90" w:rsidRPr="004650F4">
        <w:rPr>
          <w:color w:val="auto"/>
        </w:rPr>
        <w:t>bodem</w:t>
      </w:r>
      <w:r w:rsidRPr="004650F4">
        <w:rPr>
          <w:color w:val="auto"/>
        </w:rPr>
        <w:t xml:space="preserve"> als substraat voor organismen. Kennis van de bodemsamenstelling is daarom onontbeerlijk voor rivierbeheer. </w:t>
      </w:r>
      <w:r w:rsidR="004650F4" w:rsidRPr="004650F4">
        <w:rPr>
          <w:color w:val="auto"/>
        </w:rPr>
        <w:t>In 2020</w:t>
      </w:r>
      <w:r w:rsidRPr="004650F4">
        <w:rPr>
          <w:color w:val="auto"/>
        </w:rPr>
        <w:t xml:space="preserve"> heeft Rijkswaterstaat de bodemsamenstelling van de Maas</w:t>
      </w:r>
      <w:r w:rsidR="003F0A72" w:rsidRPr="004650F4">
        <w:rPr>
          <w:color w:val="auto"/>
        </w:rPr>
        <w:t xml:space="preserve"> bepaald</w:t>
      </w:r>
      <w:r w:rsidR="004650F4" w:rsidRPr="004650F4">
        <w:rPr>
          <w:color w:val="auto"/>
        </w:rPr>
        <w:t xml:space="preserve"> op het tr</w:t>
      </w:r>
      <w:r w:rsidR="00D538AF">
        <w:rPr>
          <w:color w:val="auto"/>
        </w:rPr>
        <w:t xml:space="preserve">aject </w:t>
      </w:r>
      <w:proofErr w:type="spellStart"/>
      <w:r w:rsidR="00D538AF">
        <w:rPr>
          <w:color w:val="auto"/>
        </w:rPr>
        <w:t>rkm</w:t>
      </w:r>
      <w:proofErr w:type="spellEnd"/>
      <w:r w:rsidR="00D538AF">
        <w:rPr>
          <w:color w:val="auto"/>
        </w:rPr>
        <w:t xml:space="preserve"> 71,5 tot 247,8</w:t>
      </w:r>
      <w:r w:rsidRPr="004650F4">
        <w:rPr>
          <w:color w:val="auto"/>
        </w:rPr>
        <w:t xml:space="preserve">. Daarbij zijn </w:t>
      </w:r>
      <w:r w:rsidR="003F0A72" w:rsidRPr="004650F4">
        <w:rPr>
          <w:color w:val="auto"/>
        </w:rPr>
        <w:t>per</w:t>
      </w:r>
      <w:r w:rsidRPr="004650F4">
        <w:rPr>
          <w:color w:val="auto"/>
        </w:rPr>
        <w:t xml:space="preserve"> rivierkilometer </w:t>
      </w:r>
      <w:r w:rsidR="003F0A72" w:rsidRPr="004650F4">
        <w:rPr>
          <w:color w:val="auto"/>
        </w:rPr>
        <w:t>drie</w:t>
      </w:r>
      <w:r w:rsidRPr="004650F4">
        <w:rPr>
          <w:color w:val="auto"/>
        </w:rPr>
        <w:t xml:space="preserve"> monsters genomen</w:t>
      </w:r>
      <w:r w:rsidR="004650F4" w:rsidRPr="004650F4">
        <w:rPr>
          <w:color w:val="auto"/>
        </w:rPr>
        <w:t xml:space="preserve"> met een Van Veengrijper, waarna door </w:t>
      </w:r>
      <w:r w:rsidRPr="004650F4">
        <w:rPr>
          <w:color w:val="auto"/>
        </w:rPr>
        <w:t>zeefanalyse de korrelgrootteverdeling bepaald</w:t>
      </w:r>
      <w:r w:rsidR="004650F4" w:rsidRPr="004650F4">
        <w:rPr>
          <w:color w:val="auto"/>
        </w:rPr>
        <w:t xml:space="preserve"> is</w:t>
      </w:r>
      <w:r w:rsidRPr="004650F4">
        <w:rPr>
          <w:color w:val="auto"/>
        </w:rPr>
        <w:t xml:space="preserve">. </w:t>
      </w:r>
      <w:r w:rsidR="004650F4" w:rsidRPr="004650F4">
        <w:rPr>
          <w:color w:val="auto"/>
        </w:rPr>
        <w:t>Na het forse hoogwater van juli 2021 is in het najaar van 2021 opnieuw de bodemsamenstelling bepaald. Wederom</w:t>
      </w:r>
      <w:r w:rsidRPr="004650F4">
        <w:rPr>
          <w:color w:val="auto"/>
        </w:rPr>
        <w:t xml:space="preserve"> zijn per </w:t>
      </w:r>
      <w:proofErr w:type="spellStart"/>
      <w:r w:rsidRPr="004650F4">
        <w:rPr>
          <w:color w:val="auto"/>
        </w:rPr>
        <w:t>kilometervak</w:t>
      </w:r>
      <w:proofErr w:type="spellEnd"/>
      <w:r w:rsidRPr="004650F4">
        <w:rPr>
          <w:color w:val="auto"/>
        </w:rPr>
        <w:t xml:space="preserve"> drie monsters van de toplaag genomen, nu </w:t>
      </w:r>
      <w:r w:rsidR="00BD6C16">
        <w:rPr>
          <w:color w:val="auto"/>
        </w:rPr>
        <w:t xml:space="preserve">is </w:t>
      </w:r>
      <w:r w:rsidRPr="004650F4">
        <w:rPr>
          <w:color w:val="auto"/>
        </w:rPr>
        <w:t xml:space="preserve">echter </w:t>
      </w:r>
      <w:r w:rsidR="00BD6C16">
        <w:rPr>
          <w:color w:val="auto"/>
        </w:rPr>
        <w:t xml:space="preserve">voor een deel van het traject gebruik gemaakt van </w:t>
      </w:r>
      <w:r w:rsidRPr="004650F4">
        <w:rPr>
          <w:color w:val="auto"/>
        </w:rPr>
        <w:t xml:space="preserve">een </w:t>
      </w:r>
      <w:proofErr w:type="spellStart"/>
      <w:r w:rsidR="004650F4" w:rsidRPr="004650F4">
        <w:rPr>
          <w:color w:val="auto"/>
        </w:rPr>
        <w:t>Hamonhapper</w:t>
      </w:r>
      <w:proofErr w:type="spellEnd"/>
      <w:r w:rsidR="00875460" w:rsidRPr="004650F4">
        <w:rPr>
          <w:color w:val="auto"/>
        </w:rPr>
        <w:t>.</w:t>
      </w:r>
      <w:r w:rsidR="00947D73" w:rsidRPr="004650F4">
        <w:rPr>
          <w:color w:val="auto"/>
        </w:rPr>
        <w:t xml:space="preserve"> </w:t>
      </w:r>
    </w:p>
    <w:p w14:paraId="2F7FA352" w14:textId="64D92B31" w:rsidR="004650F4" w:rsidRDefault="00192209" w:rsidP="004650F4">
      <w:pPr>
        <w:ind w:firstLine="426"/>
        <w:jc w:val="both"/>
        <w:rPr>
          <w:color w:val="auto"/>
        </w:rPr>
      </w:pPr>
      <w:r w:rsidRPr="004650F4">
        <w:rPr>
          <w:color w:val="auto"/>
        </w:rPr>
        <w:t>In dit rapport word</w:t>
      </w:r>
      <w:r w:rsidR="004650F4" w:rsidRPr="004650F4">
        <w:rPr>
          <w:color w:val="auto"/>
        </w:rPr>
        <w:t>t de korrelgroottedataset van 2021</w:t>
      </w:r>
      <w:r w:rsidRPr="004650F4">
        <w:rPr>
          <w:color w:val="auto"/>
        </w:rPr>
        <w:t xml:space="preserve"> beschreven, gepresenteerd en geanalyseerd</w:t>
      </w:r>
      <w:r w:rsidR="004650F4">
        <w:rPr>
          <w:color w:val="auto"/>
        </w:rPr>
        <w:t xml:space="preserve"> met als uiteindelijke doel </w:t>
      </w:r>
      <w:r w:rsidR="004650F4" w:rsidRPr="004650F4">
        <w:rPr>
          <w:color w:val="auto"/>
        </w:rPr>
        <w:t>het bepalen van de overeenkomsten en verschillen tussen de korrelgroottedatasets van 2020 en 2021.</w:t>
      </w:r>
    </w:p>
    <w:p w14:paraId="1817E1C2" w14:textId="7D7F634E" w:rsidR="00D538AF" w:rsidRPr="00572C65" w:rsidRDefault="00D538AF" w:rsidP="00D538AF">
      <w:pPr>
        <w:ind w:firstLine="426"/>
        <w:jc w:val="both"/>
        <w:rPr>
          <w:color w:val="auto"/>
        </w:rPr>
      </w:pPr>
      <w:r>
        <w:rPr>
          <w:color w:val="auto"/>
        </w:rPr>
        <w:t xml:space="preserve">De Maasbodem in 2021 bestond, net als in 2020, </w:t>
      </w:r>
      <w:r w:rsidRPr="00D538AF">
        <w:rPr>
          <w:color w:val="auto"/>
        </w:rPr>
        <w:t>voornamelijk uit grind en zand</w:t>
      </w:r>
      <w:r>
        <w:rPr>
          <w:color w:val="auto"/>
        </w:rPr>
        <w:t xml:space="preserve"> en was erg heterogeen, met een grote variatie in </w:t>
      </w:r>
      <w:r w:rsidRPr="00D538AF">
        <w:rPr>
          <w:color w:val="auto"/>
        </w:rPr>
        <w:t xml:space="preserve">korrelgrootte op korte afstand. De grootschalige korrelgroottepatronen in de datasets van 2020 en 2021 zijn nagenoeg identiek. Zowel de dataset van 2020 als de dataset van 2021 laten zien dat de Maasbodem van </w:t>
      </w:r>
      <w:r w:rsidR="00192209" w:rsidRPr="00D538AF">
        <w:rPr>
          <w:color w:val="auto"/>
        </w:rPr>
        <w:t>bovenstrooms naar benedenstrooms beduidend fijner</w:t>
      </w:r>
      <w:r w:rsidRPr="00D538AF">
        <w:rPr>
          <w:color w:val="auto"/>
        </w:rPr>
        <w:t xml:space="preserve"> wordt</w:t>
      </w:r>
      <w:r w:rsidR="006B6F10" w:rsidRPr="00D538AF">
        <w:rPr>
          <w:color w:val="auto"/>
        </w:rPr>
        <w:t xml:space="preserve">. </w:t>
      </w:r>
      <w:r w:rsidR="00192209" w:rsidRPr="00D538AF">
        <w:rPr>
          <w:color w:val="auto"/>
        </w:rPr>
        <w:t xml:space="preserve">Het gehalte aan steen en grind neemt </w:t>
      </w:r>
      <w:r w:rsidR="002A58DB" w:rsidRPr="00D538AF">
        <w:rPr>
          <w:color w:val="auto"/>
        </w:rPr>
        <w:t xml:space="preserve">sterk </w:t>
      </w:r>
      <w:r w:rsidR="00192209" w:rsidRPr="00D538AF">
        <w:rPr>
          <w:color w:val="auto"/>
        </w:rPr>
        <w:t>af</w:t>
      </w:r>
      <w:r w:rsidR="002A58DB" w:rsidRPr="00D538AF">
        <w:rPr>
          <w:color w:val="auto"/>
        </w:rPr>
        <w:t xml:space="preserve"> en </w:t>
      </w:r>
      <w:r w:rsidR="00192209" w:rsidRPr="00D538AF">
        <w:rPr>
          <w:color w:val="auto"/>
        </w:rPr>
        <w:t>de grinddiameter daalt. Daardoor daalt oo</w:t>
      </w:r>
      <w:r w:rsidR="00572C65">
        <w:rPr>
          <w:color w:val="auto"/>
        </w:rPr>
        <w:t xml:space="preserve">k de ruwheid van de rivierbodem, terwijl </w:t>
      </w:r>
      <w:r w:rsidR="00192209" w:rsidRPr="00D538AF">
        <w:rPr>
          <w:color w:val="auto"/>
        </w:rPr>
        <w:t>het zandgehalte sterk toe</w:t>
      </w:r>
      <w:r w:rsidR="00572C65">
        <w:rPr>
          <w:color w:val="auto"/>
        </w:rPr>
        <w:t>neemt</w:t>
      </w:r>
      <w:r w:rsidRPr="00D538AF">
        <w:rPr>
          <w:color w:val="auto"/>
        </w:rPr>
        <w:t>.</w:t>
      </w:r>
      <w:r w:rsidR="00192209" w:rsidRPr="00D538AF">
        <w:rPr>
          <w:color w:val="auto"/>
        </w:rPr>
        <w:t xml:space="preserve"> </w:t>
      </w:r>
      <w:r w:rsidR="002A58DB" w:rsidRPr="00D538AF">
        <w:rPr>
          <w:color w:val="auto"/>
        </w:rPr>
        <w:t>Dit gaat gepaard met een afname van de geometrisch gemiddelde korrelgrootte</w:t>
      </w:r>
      <w:r w:rsidRPr="00D538AF">
        <w:rPr>
          <w:color w:val="auto"/>
        </w:rPr>
        <w:t xml:space="preserve">. </w:t>
      </w:r>
      <w:r>
        <w:rPr>
          <w:color w:val="auto"/>
        </w:rPr>
        <w:t>Ook</w:t>
      </w:r>
      <w:r w:rsidR="00572C65">
        <w:rPr>
          <w:color w:val="auto"/>
        </w:rPr>
        <w:t xml:space="preserve"> in dwarsrichting laten de </w:t>
      </w:r>
      <w:r w:rsidR="00572C65" w:rsidRPr="00572C65">
        <w:rPr>
          <w:color w:val="auto"/>
        </w:rPr>
        <w:t xml:space="preserve">datasets van 2020 en 2021 een vergelijkbare trend zien: </w:t>
      </w:r>
      <w:r w:rsidRPr="00572C65">
        <w:rPr>
          <w:color w:val="auto"/>
        </w:rPr>
        <w:t xml:space="preserve">het zandgehalte </w:t>
      </w:r>
      <w:r w:rsidR="00572C65" w:rsidRPr="00572C65">
        <w:rPr>
          <w:color w:val="auto"/>
        </w:rPr>
        <w:t xml:space="preserve">is volgens beide datasets het hoogst </w:t>
      </w:r>
      <w:r w:rsidRPr="00572C65">
        <w:rPr>
          <w:color w:val="auto"/>
        </w:rPr>
        <w:t xml:space="preserve">op de </w:t>
      </w:r>
      <w:proofErr w:type="spellStart"/>
      <w:r w:rsidRPr="00572C65">
        <w:rPr>
          <w:color w:val="auto"/>
        </w:rPr>
        <w:t>rivieras</w:t>
      </w:r>
      <w:proofErr w:type="spellEnd"/>
      <w:r w:rsidRPr="00572C65">
        <w:rPr>
          <w:color w:val="auto"/>
        </w:rPr>
        <w:t xml:space="preserve"> en het laagst aan de rechteroever. </w:t>
      </w:r>
    </w:p>
    <w:p w14:paraId="66D7F671" w14:textId="2D5A8121" w:rsidR="00C5009A" w:rsidRPr="00C744B5" w:rsidRDefault="00572C65" w:rsidP="00C5009A">
      <w:pPr>
        <w:ind w:firstLine="426"/>
        <w:jc w:val="both"/>
        <w:rPr>
          <w:color w:val="auto"/>
        </w:rPr>
      </w:pPr>
      <w:r w:rsidRPr="00572C65">
        <w:rPr>
          <w:color w:val="auto"/>
        </w:rPr>
        <w:t>Desalniettemin is er ook een eenduidig verschil</w:t>
      </w:r>
      <w:r w:rsidR="00C5009A">
        <w:rPr>
          <w:color w:val="auto"/>
        </w:rPr>
        <w:t>: de Maasbodem wa</w:t>
      </w:r>
      <w:r w:rsidRPr="00572C65">
        <w:rPr>
          <w:color w:val="auto"/>
        </w:rPr>
        <w:t>s volgens de dataset van 2021 beduidend fijner dan volgens de dataset van 2020. De geometrisch gemiddelde korrelgrootte, de mediane korrelgrootte en het 90</w:t>
      </w:r>
      <w:r w:rsidRPr="00572C65">
        <w:rPr>
          <w:color w:val="auto"/>
          <w:vertAlign w:val="superscript"/>
        </w:rPr>
        <w:t>e</w:t>
      </w:r>
      <w:r w:rsidRPr="00572C65">
        <w:rPr>
          <w:color w:val="auto"/>
        </w:rPr>
        <w:t xml:space="preserve"> percentiel va</w:t>
      </w:r>
      <w:r w:rsidR="00C5009A">
        <w:rPr>
          <w:color w:val="auto"/>
        </w:rPr>
        <w:t>n de korrelgrootteverdeling waren</w:t>
      </w:r>
      <w:r w:rsidRPr="00572C65">
        <w:rPr>
          <w:color w:val="auto"/>
        </w:rPr>
        <w:t xml:space="preserve"> alle lager, terwijl het zandgehalte in de dat</w:t>
      </w:r>
      <w:r w:rsidR="00C5009A">
        <w:rPr>
          <w:color w:val="auto"/>
        </w:rPr>
        <w:t>aset van 2021 hoger was (67% i.p.v. 60%)</w:t>
      </w:r>
      <w:r w:rsidRPr="00572C65">
        <w:rPr>
          <w:color w:val="auto"/>
        </w:rPr>
        <w:t>.</w:t>
      </w:r>
      <w:r w:rsidR="00C5009A">
        <w:rPr>
          <w:color w:val="auto"/>
        </w:rPr>
        <w:t xml:space="preserve"> </w:t>
      </w:r>
      <w:r w:rsidR="00C5009A" w:rsidRPr="00C744B5">
        <w:rPr>
          <w:color w:val="auto"/>
        </w:rPr>
        <w:t>Dit kan te</w:t>
      </w:r>
      <w:r w:rsidR="00C5009A">
        <w:rPr>
          <w:color w:val="auto"/>
        </w:rPr>
        <w:t xml:space="preserve"> maken hebben met verschillen i</w:t>
      </w:r>
      <w:r w:rsidR="00C5009A" w:rsidRPr="00C744B5">
        <w:rPr>
          <w:color w:val="auto"/>
        </w:rPr>
        <w:t>n bemonsteringswijze</w:t>
      </w:r>
      <w:r w:rsidR="00C5009A">
        <w:rPr>
          <w:color w:val="auto"/>
        </w:rPr>
        <w:t xml:space="preserve">, maar het is ook mogelijk, dat we hier de effecten zien van het zomerhoogwater van 2021, dat immers zorgde voor een toegenomen zandleverantie vanaf bovenstrooms en voor het opbreken van de pleisterlaag, waardoor vermoedelijk menging optrad van de grove rivierbodemsedimenten met de fijnere sedimenten daaronder.  </w:t>
      </w:r>
    </w:p>
    <w:p w14:paraId="0616428B" w14:textId="129E89F7" w:rsidR="00C5009A" w:rsidRPr="00C744B5" w:rsidRDefault="00C5009A" w:rsidP="00C5009A">
      <w:pPr>
        <w:ind w:firstLine="426"/>
        <w:jc w:val="both"/>
        <w:rPr>
          <w:color w:val="auto"/>
        </w:rPr>
      </w:pPr>
      <w:r w:rsidRPr="00C744B5">
        <w:rPr>
          <w:color w:val="auto"/>
        </w:rPr>
        <w:t xml:space="preserve">Voor toekomstige meetcampagnes wordt aanbevolen te kiezen voor de </w:t>
      </w:r>
      <w:proofErr w:type="spellStart"/>
      <w:r w:rsidRPr="00C744B5">
        <w:rPr>
          <w:color w:val="auto"/>
        </w:rPr>
        <w:t>Hammonhapper</w:t>
      </w:r>
      <w:proofErr w:type="spellEnd"/>
      <w:r w:rsidRPr="00C744B5">
        <w:rPr>
          <w:color w:val="auto"/>
        </w:rPr>
        <w:t>, monsters van</w:t>
      </w:r>
      <w:r w:rsidR="00FC4F51">
        <w:rPr>
          <w:color w:val="auto"/>
        </w:rPr>
        <w:t xml:space="preserve"> voldoende omvang te analyseren, </w:t>
      </w:r>
      <w:r w:rsidRPr="00C744B5">
        <w:rPr>
          <w:color w:val="auto"/>
        </w:rPr>
        <w:t>aandacht te besteden aan de registratie van metadata</w:t>
      </w:r>
      <w:r w:rsidR="00FC4F51">
        <w:rPr>
          <w:color w:val="auto"/>
        </w:rPr>
        <w:t xml:space="preserve"> en gebruik te maken van een verbeterd werkprotocol</w:t>
      </w:r>
      <w:r w:rsidRPr="00C744B5">
        <w:rPr>
          <w:color w:val="auto"/>
        </w:rPr>
        <w:t>.</w:t>
      </w:r>
    </w:p>
    <w:p w14:paraId="412E1229" w14:textId="432F351F" w:rsidR="00572C65" w:rsidRDefault="00572C65">
      <w:pPr>
        <w:spacing w:line="240" w:lineRule="auto"/>
        <w:rPr>
          <w:sz w:val="24"/>
          <w:szCs w:val="24"/>
        </w:rPr>
      </w:pPr>
      <w:r>
        <w:br w:type="page"/>
      </w:r>
    </w:p>
    <w:p w14:paraId="31531456" w14:textId="05023814" w:rsidR="00146433" w:rsidRPr="00082F60" w:rsidRDefault="00146433" w:rsidP="00146433">
      <w:pPr>
        <w:pStyle w:val="Huisstijl-Colofon"/>
      </w:pPr>
      <w:bookmarkStart w:id="1" w:name="_Toc155185864"/>
      <w:r w:rsidRPr="00082F60">
        <w:lastRenderedPageBreak/>
        <w:t>Voorwoord</w:t>
      </w:r>
      <w:bookmarkEnd w:id="1"/>
    </w:p>
    <w:p w14:paraId="60052F76" w14:textId="23E8DBEC" w:rsidR="00146433" w:rsidRDefault="00146433" w:rsidP="00930315">
      <w:pPr>
        <w:jc w:val="both"/>
      </w:pPr>
      <w:r>
        <w:t>De Maas is een dynamische rivier die op haar weg van de Ardennen naar de Noordzee water en sediment met zich meevoert en daarbij haar be</w:t>
      </w:r>
      <w:r w:rsidR="00930315">
        <w:t xml:space="preserve">dding steeds opnieuw vormgeeft. </w:t>
      </w:r>
      <w:r>
        <w:t xml:space="preserve">Het is de taak van Rijkswaterstaat als rivierbeheerder om – door zorgvuldig en gebalanceerd beheer van de </w:t>
      </w:r>
      <w:r w:rsidRPr="009D5D8B">
        <w:t>rivierbedding – te zorgen voor waterveiligheid, voldoende zoetwater, schoon en gezond water,</w:t>
      </w:r>
      <w:r w:rsidRPr="006D49E9">
        <w:t xml:space="preserve"> </w:t>
      </w:r>
      <w:r>
        <w:t xml:space="preserve">voor </w:t>
      </w:r>
      <w:r w:rsidRPr="006D49E9">
        <w:t>veilig en vlot verkeer</w:t>
      </w:r>
      <w:r w:rsidR="00930315">
        <w:t xml:space="preserve"> over water</w:t>
      </w:r>
      <w:r>
        <w:t xml:space="preserve"> en voor duurzame rivierecosystemen. </w:t>
      </w:r>
    </w:p>
    <w:p w14:paraId="4DA69FD6" w14:textId="726B7673" w:rsidR="00146433" w:rsidRDefault="00146433" w:rsidP="00930315">
      <w:pPr>
        <w:ind w:firstLine="426"/>
        <w:jc w:val="both"/>
      </w:pPr>
      <w:r>
        <w:t xml:space="preserve">Voor al deze taken van Rijkswaterstaat is inzicht vereist in de </w:t>
      </w:r>
      <w:r w:rsidR="00082F60">
        <w:t>rivierbodem</w:t>
      </w:r>
      <w:r>
        <w:t xml:space="preserve">dynamiek van de Maas. </w:t>
      </w:r>
      <w:r w:rsidR="00930315">
        <w:t>Nadat aan het eind van het tweede decennium van de 21</w:t>
      </w:r>
      <w:r w:rsidR="00930315" w:rsidRPr="00930315">
        <w:rPr>
          <w:vertAlign w:val="superscript"/>
        </w:rPr>
        <w:t>e</w:t>
      </w:r>
      <w:r w:rsidR="00930315">
        <w:t xml:space="preserve"> eeuw geconstateerd werd dat </w:t>
      </w:r>
      <w:r w:rsidR="00082F60">
        <w:t>dat inzicht te kort schoo</w:t>
      </w:r>
      <w:r>
        <w:t>t</w:t>
      </w:r>
      <w:r w:rsidR="00930315">
        <w:t xml:space="preserve">, is het </w:t>
      </w:r>
      <w:r>
        <w:t xml:space="preserve">onderzoeksprogramma </w:t>
      </w:r>
      <w:r w:rsidR="00930315">
        <w:t xml:space="preserve">Morfologie Maas </w:t>
      </w:r>
      <w:r>
        <w:t xml:space="preserve">gelanceerd om de kennisleemten in te vullen (Asselman et al. 2019). </w:t>
      </w:r>
    </w:p>
    <w:p w14:paraId="0C4EA2D2" w14:textId="44F1F6B5" w:rsidR="00146433" w:rsidRDefault="00146433" w:rsidP="00146433">
      <w:pPr>
        <w:ind w:firstLine="426"/>
        <w:jc w:val="both"/>
      </w:pPr>
      <w:r>
        <w:t xml:space="preserve">Het voor u liggende rapport is één van de producten uit het onderzoeksprogramma Morfologie Maas. De auteurs danken ieder die heeft bijgedragen aan de </w:t>
      </w:r>
      <w:r w:rsidRPr="00D70435">
        <w:t xml:space="preserve">totstandkoming van dit rapport, in het bijzonder de bemanning van de Ir. FW. Conrad, het </w:t>
      </w:r>
      <w:r w:rsidR="00930315" w:rsidRPr="00D70435">
        <w:t>onderzoek- en adviesbureau</w:t>
      </w:r>
      <w:r w:rsidRPr="00D70435">
        <w:t xml:space="preserve"> </w:t>
      </w:r>
      <w:r w:rsidR="00930315" w:rsidRPr="00D70435">
        <w:t>Mos Grondmechanica b.v.</w:t>
      </w:r>
      <w:r w:rsidR="00D70435">
        <w:t xml:space="preserve"> </w:t>
      </w:r>
      <w:r w:rsidRPr="00D70435">
        <w:t>en</w:t>
      </w:r>
      <w:r>
        <w:t xml:space="preserve"> de leden van de klankbord- en gebruikersgroepen van het onderzoeksprogramma Morfologie Maas.</w:t>
      </w:r>
    </w:p>
    <w:p w14:paraId="2154BA06" w14:textId="5E69AF3F" w:rsidR="00E74BF7" w:rsidRDefault="000D2296" w:rsidP="00146433">
      <w:r>
        <w:br w:type="page"/>
      </w:r>
    </w:p>
    <w:p w14:paraId="4A713BEA" w14:textId="77777777" w:rsidR="00E74BF7" w:rsidRPr="00C5009A" w:rsidRDefault="000D2296">
      <w:pPr>
        <w:pStyle w:val="Huisstijl-Inhoud"/>
        <w:rPr>
          <w:color w:val="auto"/>
        </w:rPr>
      </w:pPr>
      <w:r w:rsidRPr="009C34AC">
        <w:rPr>
          <w:color w:val="auto"/>
        </w:rPr>
        <w:lastRenderedPageBreak/>
        <w:t>Inhoud</w:t>
      </w:r>
    </w:p>
    <w:p w14:paraId="1B2B719F" w14:textId="2FD24E37" w:rsidR="005A1644" w:rsidRDefault="009833D9" w:rsidP="005A1644">
      <w:pPr>
        <w:pStyle w:val="Inhopg2"/>
        <w:tabs>
          <w:tab w:val="left" w:pos="7371"/>
        </w:tabs>
        <w:rPr>
          <w:rFonts w:asciiTheme="minorHAnsi" w:eastAsiaTheme="minorEastAsia" w:hAnsiTheme="minorHAnsi" w:cstheme="minorBidi"/>
          <w:noProof/>
          <w:color w:val="auto"/>
          <w:sz w:val="22"/>
          <w:szCs w:val="22"/>
        </w:rPr>
      </w:pPr>
      <w:r w:rsidRPr="009C34AC">
        <w:fldChar w:fldCharType="begin"/>
      </w:r>
      <w:r w:rsidRPr="009C34AC">
        <w:instrText xml:space="preserve"> TOC \t "Huisstijl - Colofon;2;Huisstijl - Kop 1;1;Huisstijl - Kop 2;2;Huisstijl - Kop 3;3;Huisstijl - Kop 4;4" </w:instrText>
      </w:r>
      <w:r w:rsidRPr="009C34AC">
        <w:fldChar w:fldCharType="separate"/>
      </w:r>
      <w:r w:rsidR="005A1644" w:rsidRPr="00AF75B3">
        <w:rPr>
          <w:noProof/>
          <w:color w:val="FFFFFF"/>
        </w:rPr>
        <w:t>●</w:t>
      </w:r>
      <w:r w:rsidR="005A1644">
        <w:rPr>
          <w:rFonts w:asciiTheme="minorHAnsi" w:eastAsiaTheme="minorEastAsia" w:hAnsiTheme="minorHAnsi" w:cstheme="minorBidi"/>
          <w:noProof/>
          <w:color w:val="auto"/>
          <w:sz w:val="22"/>
          <w:szCs w:val="22"/>
        </w:rPr>
        <w:tab/>
      </w:r>
      <w:r w:rsidR="005A1644" w:rsidRPr="00A07793">
        <w:rPr>
          <w:b/>
          <w:noProof/>
          <w:color w:val="auto"/>
        </w:rPr>
        <w:t>Samenvatting</w:t>
      </w:r>
      <w:r w:rsidR="005A1644">
        <w:rPr>
          <w:noProof/>
        </w:rPr>
        <w:tab/>
      </w:r>
      <w:r w:rsidR="005A1644">
        <w:rPr>
          <w:noProof/>
        </w:rPr>
        <w:fldChar w:fldCharType="begin"/>
      </w:r>
      <w:r w:rsidR="005A1644">
        <w:rPr>
          <w:noProof/>
        </w:rPr>
        <w:instrText xml:space="preserve"> PAGEREF _Toc155185863 \h </w:instrText>
      </w:r>
      <w:r w:rsidR="005A1644">
        <w:rPr>
          <w:noProof/>
        </w:rPr>
      </w:r>
      <w:r w:rsidR="005A1644">
        <w:rPr>
          <w:noProof/>
        </w:rPr>
        <w:fldChar w:fldCharType="separate"/>
      </w:r>
      <w:r w:rsidR="00993ACA">
        <w:rPr>
          <w:noProof/>
        </w:rPr>
        <w:t>3</w:t>
      </w:r>
      <w:r w:rsidR="005A1644">
        <w:rPr>
          <w:noProof/>
        </w:rPr>
        <w:fldChar w:fldCharType="end"/>
      </w:r>
    </w:p>
    <w:p w14:paraId="6CB2986E" w14:textId="111AEF53" w:rsidR="005A1644" w:rsidRDefault="005A1644" w:rsidP="005A1644">
      <w:pPr>
        <w:pStyle w:val="Inhopg2"/>
        <w:tabs>
          <w:tab w:val="left" w:pos="7371"/>
        </w:tabs>
        <w:rPr>
          <w:rFonts w:asciiTheme="minorHAnsi" w:eastAsiaTheme="minorEastAsia" w:hAnsiTheme="minorHAnsi" w:cstheme="minorBidi"/>
          <w:noProof/>
          <w:color w:val="auto"/>
          <w:sz w:val="22"/>
          <w:szCs w:val="22"/>
        </w:rPr>
      </w:pPr>
      <w:r w:rsidRPr="00AF75B3">
        <w:rPr>
          <w:noProof/>
          <w:color w:val="FFFFFF"/>
        </w:rPr>
        <w:t>●</w:t>
      </w:r>
      <w:r>
        <w:rPr>
          <w:rFonts w:asciiTheme="minorHAnsi" w:eastAsiaTheme="minorEastAsia" w:hAnsiTheme="minorHAnsi" w:cstheme="minorBidi"/>
          <w:noProof/>
          <w:color w:val="auto"/>
          <w:sz w:val="22"/>
          <w:szCs w:val="22"/>
        </w:rPr>
        <w:tab/>
      </w:r>
      <w:r w:rsidRPr="00A07793">
        <w:rPr>
          <w:b/>
          <w:noProof/>
        </w:rPr>
        <w:t>Voorwoord</w:t>
      </w:r>
      <w:r>
        <w:rPr>
          <w:noProof/>
        </w:rPr>
        <w:tab/>
      </w:r>
      <w:r>
        <w:rPr>
          <w:noProof/>
        </w:rPr>
        <w:fldChar w:fldCharType="begin"/>
      </w:r>
      <w:r>
        <w:rPr>
          <w:noProof/>
        </w:rPr>
        <w:instrText xml:space="preserve"> PAGEREF _Toc155185864 \h </w:instrText>
      </w:r>
      <w:r>
        <w:rPr>
          <w:noProof/>
        </w:rPr>
      </w:r>
      <w:r>
        <w:rPr>
          <w:noProof/>
        </w:rPr>
        <w:fldChar w:fldCharType="separate"/>
      </w:r>
      <w:r w:rsidR="00993ACA">
        <w:rPr>
          <w:noProof/>
        </w:rPr>
        <w:t>4</w:t>
      </w:r>
      <w:r>
        <w:rPr>
          <w:noProof/>
        </w:rPr>
        <w:fldChar w:fldCharType="end"/>
      </w:r>
    </w:p>
    <w:p w14:paraId="1A8EB298" w14:textId="4F1CFB27" w:rsidR="005A1644" w:rsidRDefault="005A1644" w:rsidP="005A1644">
      <w:pPr>
        <w:pStyle w:val="Inhopg1"/>
        <w:tabs>
          <w:tab w:val="left" w:pos="7371"/>
        </w:tabs>
        <w:rPr>
          <w:rFonts w:asciiTheme="minorHAnsi" w:eastAsiaTheme="minorEastAsia" w:hAnsiTheme="minorHAnsi" w:cstheme="minorBidi"/>
          <w:b w:val="0"/>
          <w:noProof/>
          <w:color w:val="auto"/>
          <w:sz w:val="22"/>
          <w:szCs w:val="22"/>
        </w:rPr>
      </w:pPr>
      <w:r>
        <w:rPr>
          <w:noProof/>
        </w:rPr>
        <w:t>1</w:t>
      </w:r>
      <w:r>
        <w:rPr>
          <w:rFonts w:asciiTheme="minorHAnsi" w:eastAsiaTheme="minorEastAsia" w:hAnsiTheme="minorHAnsi" w:cstheme="minorBidi"/>
          <w:b w:val="0"/>
          <w:noProof/>
          <w:color w:val="auto"/>
          <w:sz w:val="22"/>
          <w:szCs w:val="22"/>
        </w:rPr>
        <w:tab/>
      </w:r>
      <w:r>
        <w:rPr>
          <w:noProof/>
        </w:rPr>
        <w:t>Inleiding</w:t>
      </w:r>
      <w:r>
        <w:rPr>
          <w:noProof/>
        </w:rPr>
        <w:tab/>
      </w:r>
      <w:r>
        <w:rPr>
          <w:noProof/>
        </w:rPr>
        <w:fldChar w:fldCharType="begin"/>
      </w:r>
      <w:r>
        <w:rPr>
          <w:noProof/>
        </w:rPr>
        <w:instrText xml:space="preserve"> PAGEREF _Toc155185865 \h </w:instrText>
      </w:r>
      <w:r>
        <w:rPr>
          <w:noProof/>
        </w:rPr>
      </w:r>
      <w:r>
        <w:rPr>
          <w:noProof/>
        </w:rPr>
        <w:fldChar w:fldCharType="separate"/>
      </w:r>
      <w:r w:rsidR="00993ACA">
        <w:rPr>
          <w:noProof/>
        </w:rPr>
        <w:t>6</w:t>
      </w:r>
      <w:r>
        <w:rPr>
          <w:noProof/>
        </w:rPr>
        <w:fldChar w:fldCharType="end"/>
      </w:r>
    </w:p>
    <w:p w14:paraId="6F6623CB" w14:textId="00033384" w:rsidR="005A1644" w:rsidRDefault="005A1644" w:rsidP="005A1644">
      <w:pPr>
        <w:pStyle w:val="Inhopg1"/>
        <w:tabs>
          <w:tab w:val="left" w:pos="7371"/>
        </w:tabs>
        <w:rPr>
          <w:rFonts w:asciiTheme="minorHAnsi" w:eastAsiaTheme="minorEastAsia" w:hAnsiTheme="minorHAnsi" w:cstheme="minorBidi"/>
          <w:b w:val="0"/>
          <w:noProof/>
          <w:color w:val="auto"/>
          <w:sz w:val="22"/>
          <w:szCs w:val="22"/>
        </w:rPr>
      </w:pPr>
      <w:r>
        <w:rPr>
          <w:noProof/>
        </w:rPr>
        <w:t>2</w:t>
      </w:r>
      <w:r>
        <w:rPr>
          <w:rFonts w:asciiTheme="minorHAnsi" w:eastAsiaTheme="minorEastAsia" w:hAnsiTheme="minorHAnsi" w:cstheme="minorBidi"/>
          <w:b w:val="0"/>
          <w:noProof/>
          <w:color w:val="auto"/>
          <w:sz w:val="22"/>
          <w:szCs w:val="22"/>
        </w:rPr>
        <w:tab/>
      </w:r>
      <w:r>
        <w:rPr>
          <w:noProof/>
        </w:rPr>
        <w:t>Methodiek</w:t>
      </w:r>
      <w:r>
        <w:rPr>
          <w:noProof/>
        </w:rPr>
        <w:tab/>
      </w:r>
      <w:r>
        <w:rPr>
          <w:noProof/>
        </w:rPr>
        <w:fldChar w:fldCharType="begin"/>
      </w:r>
      <w:r>
        <w:rPr>
          <w:noProof/>
        </w:rPr>
        <w:instrText xml:space="preserve"> PAGEREF _Toc155185866 \h </w:instrText>
      </w:r>
      <w:r>
        <w:rPr>
          <w:noProof/>
        </w:rPr>
      </w:r>
      <w:r>
        <w:rPr>
          <w:noProof/>
        </w:rPr>
        <w:fldChar w:fldCharType="separate"/>
      </w:r>
      <w:r w:rsidR="00993ACA">
        <w:rPr>
          <w:noProof/>
        </w:rPr>
        <w:t>7</w:t>
      </w:r>
      <w:r>
        <w:rPr>
          <w:noProof/>
        </w:rPr>
        <w:fldChar w:fldCharType="end"/>
      </w:r>
    </w:p>
    <w:p w14:paraId="3C7813E3" w14:textId="31174D03" w:rsidR="005A1644" w:rsidRDefault="005A1644" w:rsidP="005A1644">
      <w:pPr>
        <w:pStyle w:val="Inhopg2"/>
        <w:tabs>
          <w:tab w:val="left" w:pos="7371"/>
        </w:tabs>
        <w:rPr>
          <w:rFonts w:asciiTheme="minorHAnsi" w:eastAsiaTheme="minorEastAsia" w:hAnsiTheme="minorHAnsi" w:cstheme="minorBidi"/>
          <w:noProof/>
          <w:color w:val="auto"/>
          <w:sz w:val="22"/>
          <w:szCs w:val="22"/>
        </w:rPr>
      </w:pPr>
      <w:r>
        <w:rPr>
          <w:noProof/>
        </w:rPr>
        <w:t>2.1</w:t>
      </w:r>
      <w:r>
        <w:rPr>
          <w:rFonts w:asciiTheme="minorHAnsi" w:eastAsiaTheme="minorEastAsia" w:hAnsiTheme="minorHAnsi" w:cstheme="minorBidi"/>
          <w:noProof/>
          <w:color w:val="auto"/>
          <w:sz w:val="22"/>
          <w:szCs w:val="22"/>
        </w:rPr>
        <w:tab/>
      </w:r>
      <w:r>
        <w:rPr>
          <w:noProof/>
        </w:rPr>
        <w:t>Het korrelgrootteonderzoek van 2021</w:t>
      </w:r>
      <w:r>
        <w:rPr>
          <w:noProof/>
        </w:rPr>
        <w:tab/>
      </w:r>
      <w:r>
        <w:rPr>
          <w:noProof/>
        </w:rPr>
        <w:fldChar w:fldCharType="begin"/>
      </w:r>
      <w:r>
        <w:rPr>
          <w:noProof/>
        </w:rPr>
        <w:instrText xml:space="preserve"> PAGEREF _Toc155185867 \h </w:instrText>
      </w:r>
      <w:r>
        <w:rPr>
          <w:noProof/>
        </w:rPr>
      </w:r>
      <w:r>
        <w:rPr>
          <w:noProof/>
        </w:rPr>
        <w:fldChar w:fldCharType="separate"/>
      </w:r>
      <w:r w:rsidR="00993ACA">
        <w:rPr>
          <w:noProof/>
        </w:rPr>
        <w:t>7</w:t>
      </w:r>
      <w:r>
        <w:rPr>
          <w:noProof/>
        </w:rPr>
        <w:fldChar w:fldCharType="end"/>
      </w:r>
    </w:p>
    <w:p w14:paraId="659FD017" w14:textId="16F5054B" w:rsidR="005A1644" w:rsidRDefault="005A1644" w:rsidP="005A1644">
      <w:pPr>
        <w:pStyle w:val="Inhopg3"/>
        <w:tabs>
          <w:tab w:val="left" w:pos="7371"/>
        </w:tabs>
        <w:rPr>
          <w:rFonts w:asciiTheme="minorHAnsi" w:eastAsiaTheme="minorEastAsia" w:hAnsiTheme="minorHAnsi" w:cstheme="minorBidi"/>
          <w:noProof/>
          <w:color w:val="auto"/>
          <w:sz w:val="22"/>
          <w:szCs w:val="22"/>
        </w:rPr>
      </w:pPr>
      <w:r>
        <w:rPr>
          <w:noProof/>
        </w:rPr>
        <w:t>2.1.1</w:t>
      </w:r>
      <w:r>
        <w:rPr>
          <w:rFonts w:asciiTheme="minorHAnsi" w:eastAsiaTheme="minorEastAsia" w:hAnsiTheme="minorHAnsi" w:cstheme="minorBidi"/>
          <w:noProof/>
          <w:color w:val="auto"/>
          <w:sz w:val="22"/>
          <w:szCs w:val="22"/>
        </w:rPr>
        <w:tab/>
      </w:r>
      <w:r>
        <w:rPr>
          <w:noProof/>
        </w:rPr>
        <w:t>Organisatie van de meetcampagne</w:t>
      </w:r>
      <w:r>
        <w:rPr>
          <w:noProof/>
        </w:rPr>
        <w:tab/>
      </w:r>
      <w:r>
        <w:rPr>
          <w:noProof/>
        </w:rPr>
        <w:fldChar w:fldCharType="begin"/>
      </w:r>
      <w:r>
        <w:rPr>
          <w:noProof/>
        </w:rPr>
        <w:instrText xml:space="preserve"> PAGEREF _Toc155185868 \h </w:instrText>
      </w:r>
      <w:r>
        <w:rPr>
          <w:noProof/>
        </w:rPr>
      </w:r>
      <w:r>
        <w:rPr>
          <w:noProof/>
        </w:rPr>
        <w:fldChar w:fldCharType="separate"/>
      </w:r>
      <w:r w:rsidR="00993ACA">
        <w:rPr>
          <w:noProof/>
        </w:rPr>
        <w:t>7</w:t>
      </w:r>
      <w:r>
        <w:rPr>
          <w:noProof/>
        </w:rPr>
        <w:fldChar w:fldCharType="end"/>
      </w:r>
    </w:p>
    <w:p w14:paraId="3EFF0063" w14:textId="25A3D25B" w:rsidR="005A1644" w:rsidRDefault="005A1644" w:rsidP="005A1644">
      <w:pPr>
        <w:pStyle w:val="Inhopg3"/>
        <w:tabs>
          <w:tab w:val="left" w:pos="7371"/>
        </w:tabs>
        <w:rPr>
          <w:rFonts w:asciiTheme="minorHAnsi" w:eastAsiaTheme="minorEastAsia" w:hAnsiTheme="minorHAnsi" w:cstheme="minorBidi"/>
          <w:noProof/>
          <w:color w:val="auto"/>
          <w:sz w:val="22"/>
          <w:szCs w:val="22"/>
        </w:rPr>
      </w:pPr>
      <w:r>
        <w:rPr>
          <w:noProof/>
        </w:rPr>
        <w:t>2.1.2</w:t>
      </w:r>
      <w:r>
        <w:rPr>
          <w:rFonts w:asciiTheme="minorHAnsi" w:eastAsiaTheme="minorEastAsia" w:hAnsiTheme="minorHAnsi" w:cstheme="minorBidi"/>
          <w:noProof/>
          <w:color w:val="auto"/>
          <w:sz w:val="22"/>
          <w:szCs w:val="22"/>
        </w:rPr>
        <w:tab/>
      </w:r>
      <w:r>
        <w:rPr>
          <w:noProof/>
        </w:rPr>
        <w:t>Monstername</w:t>
      </w:r>
      <w:r>
        <w:rPr>
          <w:noProof/>
        </w:rPr>
        <w:tab/>
      </w:r>
      <w:r>
        <w:rPr>
          <w:noProof/>
        </w:rPr>
        <w:fldChar w:fldCharType="begin"/>
      </w:r>
      <w:r>
        <w:rPr>
          <w:noProof/>
        </w:rPr>
        <w:instrText xml:space="preserve"> PAGEREF _Toc155185869 \h </w:instrText>
      </w:r>
      <w:r>
        <w:rPr>
          <w:noProof/>
        </w:rPr>
      </w:r>
      <w:r>
        <w:rPr>
          <w:noProof/>
        </w:rPr>
        <w:fldChar w:fldCharType="separate"/>
      </w:r>
      <w:r w:rsidR="00993ACA">
        <w:rPr>
          <w:noProof/>
        </w:rPr>
        <w:t>7</w:t>
      </w:r>
      <w:r>
        <w:rPr>
          <w:noProof/>
        </w:rPr>
        <w:fldChar w:fldCharType="end"/>
      </w:r>
    </w:p>
    <w:p w14:paraId="57BE9D5F" w14:textId="0E172BCB" w:rsidR="005A1644" w:rsidRDefault="005A1644" w:rsidP="005A1644">
      <w:pPr>
        <w:pStyle w:val="Inhopg3"/>
        <w:tabs>
          <w:tab w:val="left" w:pos="7371"/>
        </w:tabs>
        <w:rPr>
          <w:rFonts w:asciiTheme="minorHAnsi" w:eastAsiaTheme="minorEastAsia" w:hAnsiTheme="minorHAnsi" w:cstheme="minorBidi"/>
          <w:noProof/>
          <w:color w:val="auto"/>
          <w:sz w:val="22"/>
          <w:szCs w:val="22"/>
        </w:rPr>
      </w:pPr>
      <w:r>
        <w:rPr>
          <w:noProof/>
        </w:rPr>
        <w:t>2.1.3</w:t>
      </w:r>
      <w:r>
        <w:rPr>
          <w:rFonts w:asciiTheme="minorHAnsi" w:eastAsiaTheme="minorEastAsia" w:hAnsiTheme="minorHAnsi" w:cstheme="minorBidi"/>
          <w:noProof/>
          <w:color w:val="auto"/>
          <w:sz w:val="22"/>
          <w:szCs w:val="22"/>
        </w:rPr>
        <w:tab/>
      </w:r>
      <w:r>
        <w:rPr>
          <w:noProof/>
        </w:rPr>
        <w:t>Beeldopname van de rivierbodem</w:t>
      </w:r>
      <w:r>
        <w:rPr>
          <w:noProof/>
        </w:rPr>
        <w:tab/>
      </w:r>
      <w:r>
        <w:rPr>
          <w:noProof/>
        </w:rPr>
        <w:fldChar w:fldCharType="begin"/>
      </w:r>
      <w:r>
        <w:rPr>
          <w:noProof/>
        </w:rPr>
        <w:instrText xml:space="preserve"> PAGEREF _Toc155185870 \h </w:instrText>
      </w:r>
      <w:r>
        <w:rPr>
          <w:noProof/>
        </w:rPr>
      </w:r>
      <w:r>
        <w:rPr>
          <w:noProof/>
        </w:rPr>
        <w:fldChar w:fldCharType="separate"/>
      </w:r>
      <w:r w:rsidR="00993ACA">
        <w:rPr>
          <w:noProof/>
        </w:rPr>
        <w:t>9</w:t>
      </w:r>
      <w:r>
        <w:rPr>
          <w:noProof/>
        </w:rPr>
        <w:fldChar w:fldCharType="end"/>
      </w:r>
    </w:p>
    <w:p w14:paraId="46A82352" w14:textId="20ADFDDB" w:rsidR="005A1644" w:rsidRDefault="005A1644" w:rsidP="005A1644">
      <w:pPr>
        <w:pStyle w:val="Inhopg3"/>
        <w:tabs>
          <w:tab w:val="left" w:pos="7371"/>
        </w:tabs>
        <w:rPr>
          <w:rFonts w:asciiTheme="minorHAnsi" w:eastAsiaTheme="minorEastAsia" w:hAnsiTheme="minorHAnsi" w:cstheme="minorBidi"/>
          <w:noProof/>
          <w:color w:val="auto"/>
          <w:sz w:val="22"/>
          <w:szCs w:val="22"/>
        </w:rPr>
      </w:pPr>
      <w:r w:rsidRPr="00AF75B3">
        <w:rPr>
          <w:rFonts w:asciiTheme="minorHAnsi" w:hAnsiTheme="minorHAnsi"/>
          <w:noProof/>
        </w:rPr>
        <w:t>2.1.4</w:t>
      </w:r>
      <w:r>
        <w:rPr>
          <w:rFonts w:asciiTheme="minorHAnsi" w:eastAsiaTheme="minorEastAsia" w:hAnsiTheme="minorHAnsi" w:cstheme="minorBidi"/>
          <w:noProof/>
          <w:color w:val="auto"/>
          <w:sz w:val="22"/>
          <w:szCs w:val="22"/>
        </w:rPr>
        <w:tab/>
      </w:r>
      <w:r w:rsidRPr="00AF75B3">
        <w:rPr>
          <w:rFonts w:asciiTheme="minorHAnsi" w:hAnsiTheme="minorHAnsi"/>
          <w:noProof/>
        </w:rPr>
        <w:t>Laboratoriumanalyse</w:t>
      </w:r>
      <w:r>
        <w:rPr>
          <w:noProof/>
        </w:rPr>
        <w:tab/>
      </w:r>
      <w:r>
        <w:rPr>
          <w:noProof/>
        </w:rPr>
        <w:fldChar w:fldCharType="begin"/>
      </w:r>
      <w:r>
        <w:rPr>
          <w:noProof/>
        </w:rPr>
        <w:instrText xml:space="preserve"> PAGEREF _Toc155185871 \h </w:instrText>
      </w:r>
      <w:r>
        <w:rPr>
          <w:noProof/>
        </w:rPr>
      </w:r>
      <w:r>
        <w:rPr>
          <w:noProof/>
        </w:rPr>
        <w:fldChar w:fldCharType="separate"/>
      </w:r>
      <w:r w:rsidR="00993ACA">
        <w:rPr>
          <w:noProof/>
        </w:rPr>
        <w:t>9</w:t>
      </w:r>
      <w:r>
        <w:rPr>
          <w:noProof/>
        </w:rPr>
        <w:fldChar w:fldCharType="end"/>
      </w:r>
    </w:p>
    <w:p w14:paraId="3B5FEA83" w14:textId="1D0A71D0" w:rsidR="005A1644" w:rsidRDefault="005A1644" w:rsidP="005A1644">
      <w:pPr>
        <w:pStyle w:val="Inhopg3"/>
        <w:tabs>
          <w:tab w:val="left" w:pos="7371"/>
        </w:tabs>
        <w:rPr>
          <w:rFonts w:asciiTheme="minorHAnsi" w:eastAsiaTheme="minorEastAsia" w:hAnsiTheme="minorHAnsi" w:cstheme="minorBidi"/>
          <w:noProof/>
          <w:color w:val="auto"/>
          <w:sz w:val="22"/>
          <w:szCs w:val="22"/>
        </w:rPr>
      </w:pPr>
      <w:r>
        <w:rPr>
          <w:noProof/>
        </w:rPr>
        <w:t>2.1.5</w:t>
      </w:r>
      <w:r>
        <w:rPr>
          <w:rFonts w:asciiTheme="minorHAnsi" w:eastAsiaTheme="minorEastAsia" w:hAnsiTheme="minorHAnsi" w:cstheme="minorBidi"/>
          <w:noProof/>
          <w:color w:val="auto"/>
          <w:sz w:val="22"/>
          <w:szCs w:val="22"/>
        </w:rPr>
        <w:tab/>
      </w:r>
      <w:r>
        <w:rPr>
          <w:noProof/>
        </w:rPr>
        <w:t>Kwaliteitscontrole en compilatie van de dataset</w:t>
      </w:r>
      <w:r>
        <w:rPr>
          <w:noProof/>
        </w:rPr>
        <w:tab/>
      </w:r>
      <w:r>
        <w:rPr>
          <w:noProof/>
        </w:rPr>
        <w:fldChar w:fldCharType="begin"/>
      </w:r>
      <w:r>
        <w:rPr>
          <w:noProof/>
        </w:rPr>
        <w:instrText xml:space="preserve"> PAGEREF _Toc155185872 \h </w:instrText>
      </w:r>
      <w:r>
        <w:rPr>
          <w:noProof/>
        </w:rPr>
      </w:r>
      <w:r>
        <w:rPr>
          <w:noProof/>
        </w:rPr>
        <w:fldChar w:fldCharType="separate"/>
      </w:r>
      <w:r w:rsidR="00993ACA">
        <w:rPr>
          <w:noProof/>
        </w:rPr>
        <w:t>9</w:t>
      </w:r>
      <w:r>
        <w:rPr>
          <w:noProof/>
        </w:rPr>
        <w:fldChar w:fldCharType="end"/>
      </w:r>
    </w:p>
    <w:p w14:paraId="69B488BE" w14:textId="51221180" w:rsidR="005A1644" w:rsidRDefault="005A1644" w:rsidP="005A1644">
      <w:pPr>
        <w:pStyle w:val="Inhopg3"/>
        <w:tabs>
          <w:tab w:val="left" w:pos="7371"/>
        </w:tabs>
        <w:rPr>
          <w:rFonts w:asciiTheme="minorHAnsi" w:eastAsiaTheme="minorEastAsia" w:hAnsiTheme="minorHAnsi" w:cstheme="minorBidi"/>
          <w:noProof/>
          <w:color w:val="auto"/>
          <w:sz w:val="22"/>
          <w:szCs w:val="22"/>
        </w:rPr>
      </w:pPr>
      <w:r>
        <w:rPr>
          <w:noProof/>
        </w:rPr>
        <w:t>2.1.6</w:t>
      </w:r>
      <w:r>
        <w:rPr>
          <w:rFonts w:asciiTheme="minorHAnsi" w:eastAsiaTheme="minorEastAsia" w:hAnsiTheme="minorHAnsi" w:cstheme="minorBidi"/>
          <w:noProof/>
          <w:color w:val="auto"/>
          <w:sz w:val="22"/>
          <w:szCs w:val="22"/>
        </w:rPr>
        <w:tab/>
      </w:r>
      <w:r>
        <w:rPr>
          <w:noProof/>
        </w:rPr>
        <w:t>Bepaling van de korrelgroottekarakteristieken</w:t>
      </w:r>
      <w:r>
        <w:rPr>
          <w:noProof/>
        </w:rPr>
        <w:tab/>
      </w:r>
      <w:r>
        <w:rPr>
          <w:noProof/>
        </w:rPr>
        <w:fldChar w:fldCharType="begin"/>
      </w:r>
      <w:r>
        <w:rPr>
          <w:noProof/>
        </w:rPr>
        <w:instrText xml:space="preserve"> PAGEREF _Toc155185873 \h </w:instrText>
      </w:r>
      <w:r>
        <w:rPr>
          <w:noProof/>
        </w:rPr>
      </w:r>
      <w:r>
        <w:rPr>
          <w:noProof/>
        </w:rPr>
        <w:fldChar w:fldCharType="separate"/>
      </w:r>
      <w:r w:rsidR="00993ACA">
        <w:rPr>
          <w:noProof/>
        </w:rPr>
        <w:t>10</w:t>
      </w:r>
      <w:r>
        <w:rPr>
          <w:noProof/>
        </w:rPr>
        <w:fldChar w:fldCharType="end"/>
      </w:r>
    </w:p>
    <w:p w14:paraId="4DEEC31B" w14:textId="3F9B0364" w:rsidR="005A1644" w:rsidRDefault="005A1644" w:rsidP="005A1644">
      <w:pPr>
        <w:pStyle w:val="Inhopg3"/>
        <w:tabs>
          <w:tab w:val="left" w:pos="7371"/>
        </w:tabs>
        <w:rPr>
          <w:rFonts w:asciiTheme="minorHAnsi" w:eastAsiaTheme="minorEastAsia" w:hAnsiTheme="minorHAnsi" w:cstheme="minorBidi"/>
          <w:noProof/>
          <w:color w:val="auto"/>
          <w:sz w:val="22"/>
          <w:szCs w:val="22"/>
        </w:rPr>
      </w:pPr>
      <w:r>
        <w:rPr>
          <w:noProof/>
        </w:rPr>
        <w:t>2.1.7</w:t>
      </w:r>
      <w:r>
        <w:rPr>
          <w:rFonts w:asciiTheme="minorHAnsi" w:eastAsiaTheme="minorEastAsia" w:hAnsiTheme="minorHAnsi" w:cstheme="minorBidi"/>
          <w:noProof/>
          <w:color w:val="auto"/>
          <w:sz w:val="22"/>
          <w:szCs w:val="22"/>
        </w:rPr>
        <w:tab/>
      </w:r>
      <w:r>
        <w:rPr>
          <w:noProof/>
        </w:rPr>
        <w:t>Bepaling van ruimtelijke trends</w:t>
      </w:r>
      <w:r>
        <w:rPr>
          <w:noProof/>
        </w:rPr>
        <w:tab/>
      </w:r>
      <w:r>
        <w:rPr>
          <w:noProof/>
        </w:rPr>
        <w:fldChar w:fldCharType="begin"/>
      </w:r>
      <w:r>
        <w:rPr>
          <w:noProof/>
        </w:rPr>
        <w:instrText xml:space="preserve"> PAGEREF _Toc155185874 \h </w:instrText>
      </w:r>
      <w:r>
        <w:rPr>
          <w:noProof/>
        </w:rPr>
      </w:r>
      <w:r>
        <w:rPr>
          <w:noProof/>
        </w:rPr>
        <w:fldChar w:fldCharType="separate"/>
      </w:r>
      <w:r w:rsidR="00993ACA">
        <w:rPr>
          <w:noProof/>
        </w:rPr>
        <w:t>11</w:t>
      </w:r>
      <w:r>
        <w:rPr>
          <w:noProof/>
        </w:rPr>
        <w:fldChar w:fldCharType="end"/>
      </w:r>
    </w:p>
    <w:p w14:paraId="5BBFB3BB" w14:textId="34480326" w:rsidR="005A1644" w:rsidRDefault="005A1644" w:rsidP="005A1644">
      <w:pPr>
        <w:pStyle w:val="Inhopg2"/>
        <w:tabs>
          <w:tab w:val="left" w:pos="7371"/>
        </w:tabs>
        <w:rPr>
          <w:rFonts w:asciiTheme="minorHAnsi" w:eastAsiaTheme="minorEastAsia" w:hAnsiTheme="minorHAnsi" w:cstheme="minorBidi"/>
          <w:noProof/>
          <w:color w:val="auto"/>
          <w:sz w:val="22"/>
          <w:szCs w:val="22"/>
        </w:rPr>
      </w:pPr>
      <w:r>
        <w:rPr>
          <w:noProof/>
        </w:rPr>
        <w:t>2.2</w:t>
      </w:r>
      <w:r>
        <w:rPr>
          <w:rFonts w:asciiTheme="minorHAnsi" w:eastAsiaTheme="minorEastAsia" w:hAnsiTheme="minorHAnsi" w:cstheme="minorBidi"/>
          <w:noProof/>
          <w:color w:val="auto"/>
          <w:sz w:val="22"/>
          <w:szCs w:val="22"/>
        </w:rPr>
        <w:tab/>
      </w:r>
      <w:r>
        <w:rPr>
          <w:noProof/>
        </w:rPr>
        <w:t>Bepaling van de verschillen tussen 2020 en 2021</w:t>
      </w:r>
      <w:r>
        <w:rPr>
          <w:noProof/>
        </w:rPr>
        <w:tab/>
      </w:r>
      <w:r>
        <w:rPr>
          <w:noProof/>
        </w:rPr>
        <w:fldChar w:fldCharType="begin"/>
      </w:r>
      <w:r>
        <w:rPr>
          <w:noProof/>
        </w:rPr>
        <w:instrText xml:space="preserve"> PAGEREF _Toc155185875 \h </w:instrText>
      </w:r>
      <w:r>
        <w:rPr>
          <w:noProof/>
        </w:rPr>
      </w:r>
      <w:r>
        <w:rPr>
          <w:noProof/>
        </w:rPr>
        <w:fldChar w:fldCharType="separate"/>
      </w:r>
      <w:r w:rsidR="00993ACA">
        <w:rPr>
          <w:noProof/>
        </w:rPr>
        <w:t>11</w:t>
      </w:r>
      <w:r>
        <w:rPr>
          <w:noProof/>
        </w:rPr>
        <w:fldChar w:fldCharType="end"/>
      </w:r>
    </w:p>
    <w:p w14:paraId="645EED5D" w14:textId="2370DAB2" w:rsidR="005A1644" w:rsidRDefault="005A1644" w:rsidP="005A1644">
      <w:pPr>
        <w:pStyle w:val="Inhopg1"/>
        <w:tabs>
          <w:tab w:val="left" w:pos="7371"/>
        </w:tabs>
        <w:rPr>
          <w:rFonts w:asciiTheme="minorHAnsi" w:eastAsiaTheme="minorEastAsia" w:hAnsiTheme="minorHAnsi" w:cstheme="minorBidi"/>
          <w:b w:val="0"/>
          <w:noProof/>
          <w:color w:val="auto"/>
          <w:sz w:val="22"/>
          <w:szCs w:val="22"/>
        </w:rPr>
      </w:pPr>
      <w:r>
        <w:rPr>
          <w:noProof/>
        </w:rPr>
        <w:t>3</w:t>
      </w:r>
      <w:r>
        <w:rPr>
          <w:rFonts w:asciiTheme="minorHAnsi" w:eastAsiaTheme="minorEastAsia" w:hAnsiTheme="minorHAnsi" w:cstheme="minorBidi"/>
          <w:b w:val="0"/>
          <w:noProof/>
          <w:color w:val="auto"/>
          <w:sz w:val="22"/>
          <w:szCs w:val="22"/>
        </w:rPr>
        <w:tab/>
      </w:r>
      <w:r>
        <w:rPr>
          <w:noProof/>
        </w:rPr>
        <w:t>Resultaten</w:t>
      </w:r>
      <w:r>
        <w:rPr>
          <w:noProof/>
        </w:rPr>
        <w:tab/>
      </w:r>
      <w:r>
        <w:rPr>
          <w:noProof/>
        </w:rPr>
        <w:fldChar w:fldCharType="begin"/>
      </w:r>
      <w:r>
        <w:rPr>
          <w:noProof/>
        </w:rPr>
        <w:instrText xml:space="preserve"> PAGEREF _Toc155185876 \h </w:instrText>
      </w:r>
      <w:r>
        <w:rPr>
          <w:noProof/>
        </w:rPr>
      </w:r>
      <w:r>
        <w:rPr>
          <w:noProof/>
        </w:rPr>
        <w:fldChar w:fldCharType="separate"/>
      </w:r>
      <w:r w:rsidR="00993ACA">
        <w:rPr>
          <w:noProof/>
        </w:rPr>
        <w:t>12</w:t>
      </w:r>
      <w:r>
        <w:rPr>
          <w:noProof/>
        </w:rPr>
        <w:fldChar w:fldCharType="end"/>
      </w:r>
    </w:p>
    <w:p w14:paraId="28C50039" w14:textId="1E0A3FC6" w:rsidR="005A1644" w:rsidRDefault="005A1644" w:rsidP="005A1644">
      <w:pPr>
        <w:pStyle w:val="Inhopg2"/>
        <w:tabs>
          <w:tab w:val="left" w:pos="7371"/>
        </w:tabs>
        <w:rPr>
          <w:rFonts w:asciiTheme="minorHAnsi" w:eastAsiaTheme="minorEastAsia" w:hAnsiTheme="minorHAnsi" w:cstheme="minorBidi"/>
          <w:noProof/>
          <w:color w:val="auto"/>
          <w:sz w:val="22"/>
          <w:szCs w:val="22"/>
        </w:rPr>
      </w:pPr>
      <w:r>
        <w:rPr>
          <w:noProof/>
        </w:rPr>
        <w:t>3.1</w:t>
      </w:r>
      <w:r>
        <w:rPr>
          <w:rFonts w:asciiTheme="minorHAnsi" w:eastAsiaTheme="minorEastAsia" w:hAnsiTheme="minorHAnsi" w:cstheme="minorBidi"/>
          <w:noProof/>
          <w:color w:val="auto"/>
          <w:sz w:val="22"/>
          <w:szCs w:val="22"/>
        </w:rPr>
        <w:tab/>
      </w:r>
      <w:r>
        <w:rPr>
          <w:noProof/>
        </w:rPr>
        <w:t>De Maasbodem in 2021</w:t>
      </w:r>
      <w:r>
        <w:rPr>
          <w:noProof/>
        </w:rPr>
        <w:tab/>
      </w:r>
      <w:r>
        <w:rPr>
          <w:noProof/>
        </w:rPr>
        <w:fldChar w:fldCharType="begin"/>
      </w:r>
      <w:r>
        <w:rPr>
          <w:noProof/>
        </w:rPr>
        <w:instrText xml:space="preserve"> PAGEREF _Toc155185877 \h </w:instrText>
      </w:r>
      <w:r>
        <w:rPr>
          <w:noProof/>
        </w:rPr>
      </w:r>
      <w:r>
        <w:rPr>
          <w:noProof/>
        </w:rPr>
        <w:fldChar w:fldCharType="separate"/>
      </w:r>
      <w:r w:rsidR="00993ACA">
        <w:rPr>
          <w:noProof/>
        </w:rPr>
        <w:t>12</w:t>
      </w:r>
      <w:r>
        <w:rPr>
          <w:noProof/>
        </w:rPr>
        <w:fldChar w:fldCharType="end"/>
      </w:r>
    </w:p>
    <w:p w14:paraId="28A652B7" w14:textId="6E961A02" w:rsidR="005A1644" w:rsidRDefault="005A1644" w:rsidP="005A1644">
      <w:pPr>
        <w:pStyle w:val="Inhopg2"/>
        <w:tabs>
          <w:tab w:val="left" w:pos="7371"/>
        </w:tabs>
        <w:rPr>
          <w:rFonts w:asciiTheme="minorHAnsi" w:eastAsiaTheme="minorEastAsia" w:hAnsiTheme="minorHAnsi" w:cstheme="minorBidi"/>
          <w:noProof/>
          <w:color w:val="auto"/>
          <w:sz w:val="22"/>
          <w:szCs w:val="22"/>
        </w:rPr>
      </w:pPr>
      <w:r>
        <w:rPr>
          <w:noProof/>
        </w:rPr>
        <w:t>3.2</w:t>
      </w:r>
      <w:r>
        <w:rPr>
          <w:rFonts w:asciiTheme="minorHAnsi" w:eastAsiaTheme="minorEastAsia" w:hAnsiTheme="minorHAnsi" w:cstheme="minorBidi"/>
          <w:noProof/>
          <w:color w:val="auto"/>
          <w:sz w:val="22"/>
          <w:szCs w:val="22"/>
        </w:rPr>
        <w:tab/>
      </w:r>
      <w:r>
        <w:rPr>
          <w:noProof/>
        </w:rPr>
        <w:t>Overeenkomsten en verschillen tussen 2020 en 2021</w:t>
      </w:r>
      <w:r>
        <w:rPr>
          <w:noProof/>
        </w:rPr>
        <w:tab/>
      </w:r>
      <w:r>
        <w:rPr>
          <w:noProof/>
        </w:rPr>
        <w:fldChar w:fldCharType="begin"/>
      </w:r>
      <w:r>
        <w:rPr>
          <w:noProof/>
        </w:rPr>
        <w:instrText xml:space="preserve"> PAGEREF _Toc155185878 \h </w:instrText>
      </w:r>
      <w:r>
        <w:rPr>
          <w:noProof/>
        </w:rPr>
      </w:r>
      <w:r>
        <w:rPr>
          <w:noProof/>
        </w:rPr>
        <w:fldChar w:fldCharType="separate"/>
      </w:r>
      <w:r w:rsidR="00993ACA">
        <w:rPr>
          <w:noProof/>
        </w:rPr>
        <w:t>17</w:t>
      </w:r>
      <w:r>
        <w:rPr>
          <w:noProof/>
        </w:rPr>
        <w:fldChar w:fldCharType="end"/>
      </w:r>
    </w:p>
    <w:p w14:paraId="0FBFFF50" w14:textId="6EE4559F" w:rsidR="005A1644" w:rsidRDefault="005A1644" w:rsidP="005A1644">
      <w:pPr>
        <w:pStyle w:val="Inhopg1"/>
        <w:tabs>
          <w:tab w:val="left" w:pos="7371"/>
        </w:tabs>
        <w:rPr>
          <w:rFonts w:asciiTheme="minorHAnsi" w:eastAsiaTheme="minorEastAsia" w:hAnsiTheme="minorHAnsi" w:cstheme="minorBidi"/>
          <w:b w:val="0"/>
          <w:noProof/>
          <w:color w:val="auto"/>
          <w:sz w:val="22"/>
          <w:szCs w:val="22"/>
        </w:rPr>
      </w:pPr>
      <w:r>
        <w:rPr>
          <w:noProof/>
        </w:rPr>
        <w:t>4</w:t>
      </w:r>
      <w:r>
        <w:rPr>
          <w:rFonts w:asciiTheme="minorHAnsi" w:eastAsiaTheme="minorEastAsia" w:hAnsiTheme="minorHAnsi" w:cstheme="minorBidi"/>
          <w:b w:val="0"/>
          <w:noProof/>
          <w:color w:val="auto"/>
          <w:sz w:val="22"/>
          <w:szCs w:val="22"/>
        </w:rPr>
        <w:tab/>
      </w:r>
      <w:r>
        <w:rPr>
          <w:noProof/>
        </w:rPr>
        <w:t>Discussie</w:t>
      </w:r>
      <w:r>
        <w:rPr>
          <w:noProof/>
        </w:rPr>
        <w:tab/>
      </w:r>
      <w:r>
        <w:rPr>
          <w:noProof/>
        </w:rPr>
        <w:fldChar w:fldCharType="begin"/>
      </w:r>
      <w:r>
        <w:rPr>
          <w:noProof/>
        </w:rPr>
        <w:instrText xml:space="preserve"> PAGEREF _Toc155185879 \h </w:instrText>
      </w:r>
      <w:r>
        <w:rPr>
          <w:noProof/>
        </w:rPr>
      </w:r>
      <w:r>
        <w:rPr>
          <w:noProof/>
        </w:rPr>
        <w:fldChar w:fldCharType="separate"/>
      </w:r>
      <w:r w:rsidR="00993ACA">
        <w:rPr>
          <w:noProof/>
        </w:rPr>
        <w:t>20</w:t>
      </w:r>
      <w:r>
        <w:rPr>
          <w:noProof/>
        </w:rPr>
        <w:fldChar w:fldCharType="end"/>
      </w:r>
    </w:p>
    <w:p w14:paraId="53B268D1" w14:textId="7DE959AE" w:rsidR="005A1644" w:rsidRDefault="005A1644" w:rsidP="005A1644">
      <w:pPr>
        <w:pStyle w:val="Inhopg2"/>
        <w:tabs>
          <w:tab w:val="left" w:pos="7371"/>
        </w:tabs>
        <w:rPr>
          <w:rFonts w:asciiTheme="minorHAnsi" w:eastAsiaTheme="minorEastAsia" w:hAnsiTheme="minorHAnsi" w:cstheme="minorBidi"/>
          <w:noProof/>
          <w:color w:val="auto"/>
          <w:sz w:val="22"/>
          <w:szCs w:val="22"/>
        </w:rPr>
      </w:pPr>
      <w:r>
        <w:rPr>
          <w:noProof/>
        </w:rPr>
        <w:t>4.1</w:t>
      </w:r>
      <w:r>
        <w:rPr>
          <w:rFonts w:asciiTheme="minorHAnsi" w:eastAsiaTheme="minorEastAsia" w:hAnsiTheme="minorHAnsi" w:cstheme="minorBidi"/>
          <w:noProof/>
          <w:color w:val="auto"/>
          <w:sz w:val="22"/>
          <w:szCs w:val="22"/>
        </w:rPr>
        <w:tab/>
      </w:r>
      <w:r>
        <w:rPr>
          <w:noProof/>
        </w:rPr>
        <w:t>Interpretatie van de verschillen in korrelgrootte</w:t>
      </w:r>
      <w:r>
        <w:rPr>
          <w:noProof/>
        </w:rPr>
        <w:tab/>
      </w:r>
      <w:r>
        <w:rPr>
          <w:noProof/>
        </w:rPr>
        <w:fldChar w:fldCharType="begin"/>
      </w:r>
      <w:r>
        <w:rPr>
          <w:noProof/>
        </w:rPr>
        <w:instrText xml:space="preserve"> PAGEREF _Toc155185880 \h </w:instrText>
      </w:r>
      <w:r>
        <w:rPr>
          <w:noProof/>
        </w:rPr>
      </w:r>
      <w:r>
        <w:rPr>
          <w:noProof/>
        </w:rPr>
        <w:fldChar w:fldCharType="separate"/>
      </w:r>
      <w:r w:rsidR="00993ACA">
        <w:rPr>
          <w:noProof/>
        </w:rPr>
        <w:t>20</w:t>
      </w:r>
      <w:r>
        <w:rPr>
          <w:noProof/>
        </w:rPr>
        <w:fldChar w:fldCharType="end"/>
      </w:r>
    </w:p>
    <w:p w14:paraId="7E6C0213" w14:textId="4BF04027" w:rsidR="005A1644" w:rsidRDefault="005A1644" w:rsidP="005A1644">
      <w:pPr>
        <w:pStyle w:val="Inhopg2"/>
        <w:tabs>
          <w:tab w:val="left" w:pos="7371"/>
        </w:tabs>
        <w:rPr>
          <w:rFonts w:asciiTheme="minorHAnsi" w:eastAsiaTheme="minorEastAsia" w:hAnsiTheme="minorHAnsi" w:cstheme="minorBidi"/>
          <w:noProof/>
          <w:color w:val="auto"/>
          <w:sz w:val="22"/>
          <w:szCs w:val="22"/>
        </w:rPr>
      </w:pPr>
      <w:r>
        <w:rPr>
          <w:noProof/>
        </w:rPr>
        <w:t>4.2</w:t>
      </w:r>
      <w:r>
        <w:rPr>
          <w:rFonts w:asciiTheme="minorHAnsi" w:eastAsiaTheme="minorEastAsia" w:hAnsiTheme="minorHAnsi" w:cstheme="minorBidi"/>
          <w:noProof/>
          <w:color w:val="auto"/>
          <w:sz w:val="22"/>
          <w:szCs w:val="22"/>
        </w:rPr>
        <w:tab/>
      </w:r>
      <w:r>
        <w:rPr>
          <w:noProof/>
        </w:rPr>
        <w:t>Duiding van de overeenkomsten in korrelgrootte</w:t>
      </w:r>
      <w:r>
        <w:rPr>
          <w:noProof/>
        </w:rPr>
        <w:tab/>
      </w:r>
      <w:r>
        <w:rPr>
          <w:noProof/>
        </w:rPr>
        <w:fldChar w:fldCharType="begin"/>
      </w:r>
      <w:r>
        <w:rPr>
          <w:noProof/>
        </w:rPr>
        <w:instrText xml:space="preserve"> PAGEREF _Toc155185881 \h </w:instrText>
      </w:r>
      <w:r>
        <w:rPr>
          <w:noProof/>
        </w:rPr>
      </w:r>
      <w:r>
        <w:rPr>
          <w:noProof/>
        </w:rPr>
        <w:fldChar w:fldCharType="separate"/>
      </w:r>
      <w:r w:rsidR="00993ACA">
        <w:rPr>
          <w:noProof/>
        </w:rPr>
        <w:t>21</w:t>
      </w:r>
      <w:r>
        <w:rPr>
          <w:noProof/>
        </w:rPr>
        <w:fldChar w:fldCharType="end"/>
      </w:r>
    </w:p>
    <w:p w14:paraId="10987F2D" w14:textId="76C70127" w:rsidR="005A1644" w:rsidRDefault="005A1644" w:rsidP="005A1644">
      <w:pPr>
        <w:pStyle w:val="Inhopg2"/>
        <w:tabs>
          <w:tab w:val="left" w:pos="7371"/>
        </w:tabs>
        <w:rPr>
          <w:rFonts w:asciiTheme="minorHAnsi" w:eastAsiaTheme="minorEastAsia" w:hAnsiTheme="minorHAnsi" w:cstheme="minorBidi"/>
          <w:noProof/>
          <w:color w:val="auto"/>
          <w:sz w:val="22"/>
          <w:szCs w:val="22"/>
        </w:rPr>
      </w:pPr>
      <w:r>
        <w:rPr>
          <w:noProof/>
        </w:rPr>
        <w:t>4.3</w:t>
      </w:r>
      <w:r>
        <w:rPr>
          <w:rFonts w:asciiTheme="minorHAnsi" w:eastAsiaTheme="minorEastAsia" w:hAnsiTheme="minorHAnsi" w:cstheme="minorBidi"/>
          <w:noProof/>
          <w:color w:val="auto"/>
          <w:sz w:val="22"/>
          <w:szCs w:val="22"/>
        </w:rPr>
        <w:tab/>
      </w:r>
      <w:r>
        <w:rPr>
          <w:noProof/>
        </w:rPr>
        <w:t>Aanbevelingen</w:t>
      </w:r>
      <w:r>
        <w:rPr>
          <w:noProof/>
        </w:rPr>
        <w:tab/>
      </w:r>
      <w:r>
        <w:rPr>
          <w:noProof/>
        </w:rPr>
        <w:fldChar w:fldCharType="begin"/>
      </w:r>
      <w:r>
        <w:rPr>
          <w:noProof/>
        </w:rPr>
        <w:instrText xml:space="preserve"> PAGEREF _Toc155185882 \h </w:instrText>
      </w:r>
      <w:r>
        <w:rPr>
          <w:noProof/>
        </w:rPr>
      </w:r>
      <w:r>
        <w:rPr>
          <w:noProof/>
        </w:rPr>
        <w:fldChar w:fldCharType="separate"/>
      </w:r>
      <w:r w:rsidR="00993ACA">
        <w:rPr>
          <w:noProof/>
        </w:rPr>
        <w:t>21</w:t>
      </w:r>
      <w:r>
        <w:rPr>
          <w:noProof/>
        </w:rPr>
        <w:fldChar w:fldCharType="end"/>
      </w:r>
    </w:p>
    <w:p w14:paraId="4553A6F5" w14:textId="29D81112" w:rsidR="005A1644" w:rsidRDefault="005A1644" w:rsidP="005A1644">
      <w:pPr>
        <w:pStyle w:val="Inhopg1"/>
        <w:tabs>
          <w:tab w:val="left" w:pos="7371"/>
        </w:tabs>
        <w:rPr>
          <w:rFonts w:asciiTheme="minorHAnsi" w:eastAsiaTheme="minorEastAsia" w:hAnsiTheme="minorHAnsi" w:cstheme="minorBidi"/>
          <w:b w:val="0"/>
          <w:noProof/>
          <w:color w:val="auto"/>
          <w:sz w:val="22"/>
          <w:szCs w:val="22"/>
        </w:rPr>
      </w:pPr>
      <w:r w:rsidRPr="00AF75B3">
        <w:rPr>
          <w:noProof/>
          <w:color w:val="auto"/>
        </w:rPr>
        <w:t>5</w:t>
      </w:r>
      <w:r>
        <w:rPr>
          <w:rFonts w:asciiTheme="minorHAnsi" w:eastAsiaTheme="minorEastAsia" w:hAnsiTheme="minorHAnsi" w:cstheme="minorBidi"/>
          <w:b w:val="0"/>
          <w:noProof/>
          <w:color w:val="auto"/>
          <w:sz w:val="22"/>
          <w:szCs w:val="22"/>
        </w:rPr>
        <w:tab/>
      </w:r>
      <w:r w:rsidRPr="00AF75B3">
        <w:rPr>
          <w:noProof/>
          <w:color w:val="auto"/>
        </w:rPr>
        <w:t>Conclusie</w:t>
      </w:r>
      <w:r>
        <w:rPr>
          <w:noProof/>
        </w:rPr>
        <w:tab/>
      </w:r>
      <w:r>
        <w:rPr>
          <w:noProof/>
        </w:rPr>
        <w:fldChar w:fldCharType="begin"/>
      </w:r>
      <w:r>
        <w:rPr>
          <w:noProof/>
        </w:rPr>
        <w:instrText xml:space="preserve"> PAGEREF _Toc155185883 \h </w:instrText>
      </w:r>
      <w:r>
        <w:rPr>
          <w:noProof/>
        </w:rPr>
      </w:r>
      <w:r>
        <w:rPr>
          <w:noProof/>
        </w:rPr>
        <w:fldChar w:fldCharType="separate"/>
      </w:r>
      <w:r w:rsidR="00993ACA">
        <w:rPr>
          <w:noProof/>
        </w:rPr>
        <w:t>23</w:t>
      </w:r>
      <w:r>
        <w:rPr>
          <w:noProof/>
        </w:rPr>
        <w:fldChar w:fldCharType="end"/>
      </w:r>
    </w:p>
    <w:p w14:paraId="3538D507" w14:textId="4ADB8582" w:rsidR="005A1644" w:rsidRDefault="00A07793" w:rsidP="00A07793">
      <w:pPr>
        <w:pStyle w:val="Inhopg1"/>
        <w:tabs>
          <w:tab w:val="left" w:pos="7371"/>
        </w:tabs>
        <w:rPr>
          <w:rFonts w:asciiTheme="minorHAnsi" w:eastAsiaTheme="minorEastAsia" w:hAnsiTheme="minorHAnsi" w:cstheme="minorBidi"/>
          <w:b w:val="0"/>
          <w:noProof/>
          <w:color w:val="auto"/>
          <w:sz w:val="22"/>
          <w:szCs w:val="22"/>
        </w:rPr>
      </w:pPr>
      <w:r>
        <w:rPr>
          <w:noProof/>
        </w:rPr>
        <w:tab/>
      </w:r>
      <w:r w:rsidR="005A1644">
        <w:rPr>
          <w:noProof/>
        </w:rPr>
        <w:t>Bronnen</w:t>
      </w:r>
      <w:r w:rsidR="005A1644">
        <w:rPr>
          <w:noProof/>
        </w:rPr>
        <w:tab/>
      </w:r>
      <w:r w:rsidR="005A1644">
        <w:rPr>
          <w:noProof/>
        </w:rPr>
        <w:fldChar w:fldCharType="begin"/>
      </w:r>
      <w:r w:rsidR="005A1644">
        <w:rPr>
          <w:noProof/>
        </w:rPr>
        <w:instrText xml:space="preserve"> PAGEREF _Toc155185884 \h </w:instrText>
      </w:r>
      <w:r w:rsidR="005A1644">
        <w:rPr>
          <w:noProof/>
        </w:rPr>
      </w:r>
      <w:r w:rsidR="005A1644">
        <w:rPr>
          <w:noProof/>
        </w:rPr>
        <w:fldChar w:fldCharType="separate"/>
      </w:r>
      <w:r w:rsidR="00993ACA">
        <w:rPr>
          <w:noProof/>
        </w:rPr>
        <w:t>24</w:t>
      </w:r>
      <w:r w:rsidR="005A1644">
        <w:rPr>
          <w:noProof/>
        </w:rPr>
        <w:fldChar w:fldCharType="end"/>
      </w:r>
    </w:p>
    <w:p w14:paraId="5D44AD6F" w14:textId="7813658B" w:rsidR="00E74BF7" w:rsidRPr="009C34AC" w:rsidRDefault="009833D9" w:rsidP="009C34AC">
      <w:pPr>
        <w:tabs>
          <w:tab w:val="left" w:pos="7419"/>
        </w:tabs>
      </w:pPr>
      <w:r w:rsidRPr="009C34AC">
        <w:fldChar w:fldCharType="end"/>
      </w:r>
    </w:p>
    <w:p w14:paraId="1EBB5B44" w14:textId="1B3A229B" w:rsidR="004B212E" w:rsidRPr="009C34AC" w:rsidRDefault="002677F4" w:rsidP="009C34AC">
      <w:pPr>
        <w:tabs>
          <w:tab w:val="left" w:pos="7371"/>
        </w:tabs>
        <w:rPr>
          <w:b/>
          <w:bCs/>
        </w:rPr>
      </w:pPr>
      <w:r w:rsidRPr="009C34AC">
        <w:rPr>
          <w:b/>
          <w:bCs/>
        </w:rPr>
        <w:t>Appendix</w:t>
      </w:r>
    </w:p>
    <w:p w14:paraId="22D08B94" w14:textId="0C940020" w:rsidR="004B212E" w:rsidRDefault="002677F4" w:rsidP="009C34AC">
      <w:pPr>
        <w:pStyle w:val="Lijstalinea"/>
        <w:tabs>
          <w:tab w:val="left" w:pos="7371"/>
        </w:tabs>
        <w:ind w:left="-4"/>
      </w:pPr>
      <w:r w:rsidRPr="009C34AC">
        <w:t>Korrelgroottedataset 2021</w:t>
      </w:r>
    </w:p>
    <w:p w14:paraId="2EBE6E91" w14:textId="14A8FF52" w:rsidR="00E74BF7" w:rsidRPr="004B212E" w:rsidRDefault="000D2296">
      <w:pPr>
        <w:rPr>
          <w:b/>
          <w:bCs/>
        </w:rPr>
      </w:pPr>
      <w:r w:rsidRPr="004B212E">
        <w:rPr>
          <w:b/>
          <w:bCs/>
        </w:rPr>
        <w:br w:type="page"/>
      </w:r>
    </w:p>
    <w:p w14:paraId="46292B04" w14:textId="77777777" w:rsidR="00E74BF7" w:rsidRDefault="00CD67BD" w:rsidP="002E64DB">
      <w:pPr>
        <w:pStyle w:val="Huisstijl-Kop1"/>
      </w:pPr>
      <w:bookmarkStart w:id="2" w:name="_Toc155185865"/>
      <w:r>
        <w:lastRenderedPageBreak/>
        <w:t>Inleiding</w:t>
      </w:r>
      <w:bookmarkEnd w:id="2"/>
    </w:p>
    <w:p w14:paraId="34641C42" w14:textId="77777777" w:rsidR="00111036" w:rsidRDefault="00111036" w:rsidP="00234836"/>
    <w:p w14:paraId="7F9CE7B7" w14:textId="3C8FC017" w:rsidR="0046139D" w:rsidRDefault="000D2296" w:rsidP="00082F60">
      <w:pPr>
        <w:jc w:val="both"/>
      </w:pPr>
      <w:r>
        <w:t xml:space="preserve">Voor rivierbeheer </w:t>
      </w:r>
      <w:r w:rsidR="00111036">
        <w:t xml:space="preserve">is </w:t>
      </w:r>
      <w:r w:rsidR="00111036" w:rsidRPr="000D2296">
        <w:t xml:space="preserve">informatie over de </w:t>
      </w:r>
      <w:r w:rsidR="0072365B">
        <w:t>korrelgrootte</w:t>
      </w:r>
      <w:r>
        <w:t xml:space="preserve">samenstelling van de rivierbodem van groot belang. </w:t>
      </w:r>
      <w:r w:rsidR="0072365B">
        <w:t xml:space="preserve">De bodemsamenstelling bepaalt </w:t>
      </w:r>
      <w:r w:rsidR="00111036">
        <w:t xml:space="preserve">de mobiliteit van het </w:t>
      </w:r>
      <w:r w:rsidR="00234836">
        <w:t>sediment</w:t>
      </w:r>
      <w:r w:rsidR="00111036">
        <w:t xml:space="preserve"> </w:t>
      </w:r>
      <w:r w:rsidR="00234836">
        <w:t xml:space="preserve">en </w:t>
      </w:r>
      <w:r w:rsidR="001C59C2">
        <w:t xml:space="preserve">daarmee </w:t>
      </w:r>
      <w:r w:rsidR="00234836">
        <w:t>de stabiliteit</w:t>
      </w:r>
      <w:r w:rsidR="0072365B">
        <w:t xml:space="preserve"> en dynamiek</w:t>
      </w:r>
      <w:r w:rsidR="00234836">
        <w:t xml:space="preserve"> van de rivierbedding. </w:t>
      </w:r>
      <w:r w:rsidR="00111036">
        <w:t xml:space="preserve">Kennis van de bodemsamenstelling is </w:t>
      </w:r>
      <w:r w:rsidR="0072365B">
        <w:t xml:space="preserve">daarom </w:t>
      </w:r>
      <w:r w:rsidR="00111036">
        <w:t xml:space="preserve">essentieel om waargenomen morfologische ontwikkelingen te kunnen verklaren, </w:t>
      </w:r>
      <w:r w:rsidR="0072365B">
        <w:t>om de stabiliteit van infr</w:t>
      </w:r>
      <w:r w:rsidR="00082F60">
        <w:t>astructuur te kunnen beoordelen</w:t>
      </w:r>
      <w:r w:rsidR="0072365B">
        <w:t xml:space="preserve"> </w:t>
      </w:r>
      <w:r w:rsidR="002F5C8E">
        <w:t>en</w:t>
      </w:r>
      <w:r w:rsidR="00111036">
        <w:t xml:space="preserve"> om prognoses te kunnen maken van toekomstige morfologische ontwikkelingen op basis van numerieke modellen. Ook voor het ontwerpen van sedimentsuppleties en het vaststellen van baggerstrategieën is kennis van de bodemsamenstelling onontbeerlijk.</w:t>
      </w:r>
      <w:r w:rsidR="00D062C8">
        <w:t xml:space="preserve"> </w:t>
      </w:r>
      <w:r w:rsidR="00111036">
        <w:t xml:space="preserve">De samenstelling van de rivierbodem </w:t>
      </w:r>
      <w:r w:rsidR="0046139D">
        <w:t>bepaalt ook de geschiktheid van de rivierbodem als substraat voor organismen. Kennis van de bodemsamenstelling is daarom ook uit ecologisch oogpunt essentieel.</w:t>
      </w:r>
    </w:p>
    <w:p w14:paraId="199F3E8B" w14:textId="04CC0924" w:rsidR="005011D0" w:rsidRDefault="005011D0" w:rsidP="004F222E">
      <w:pPr>
        <w:ind w:firstLine="426"/>
        <w:jc w:val="both"/>
      </w:pPr>
      <w:r>
        <w:t xml:space="preserve">In het najaar van 2020 heeft Rijkswaterstaat een grootschalig onderzoek uitgevoerd naar de bodemsamenstelling van de Maas. </w:t>
      </w:r>
      <w:r w:rsidR="00B8344F">
        <w:t>T</w:t>
      </w:r>
      <w:r>
        <w:t xml:space="preserve">ussen </w:t>
      </w:r>
      <w:proofErr w:type="spellStart"/>
      <w:r>
        <w:t>rkm</w:t>
      </w:r>
      <w:proofErr w:type="spellEnd"/>
      <w:r>
        <w:t xml:space="preserve"> </w:t>
      </w:r>
      <w:r w:rsidR="0080569D">
        <w:t>71</w:t>
      </w:r>
      <w:r w:rsidRPr="00B8344F">
        <w:t xml:space="preserve"> en </w:t>
      </w:r>
      <w:r w:rsidR="00B8344F" w:rsidRPr="00B8344F">
        <w:t>247,5</w:t>
      </w:r>
      <w:r w:rsidRPr="00B8344F">
        <w:t xml:space="preserve"> zijn in totaal </w:t>
      </w:r>
      <w:r w:rsidR="0080569D">
        <w:t>499</w:t>
      </w:r>
      <w:r w:rsidRPr="00B8344F">
        <w:t xml:space="preserve"> sedimentmonsters genomen van </w:t>
      </w:r>
      <w:r w:rsidR="00082F60" w:rsidRPr="00B8344F">
        <w:t>de toplaag van de rivierbedding</w:t>
      </w:r>
      <w:r>
        <w:t xml:space="preserve"> gebruikmakend van een Van Veengrijper, waarna de korrelgrootteverdelingen van de monsters zijn bepaald doo</w:t>
      </w:r>
      <w:r w:rsidR="00082F60">
        <w:t>r middel van zeefanalyse. M</w:t>
      </w:r>
      <w:r>
        <w:t xml:space="preserve">eer informatie over deze bemonstering en de uitkomsten daarvan </w:t>
      </w:r>
      <w:r w:rsidR="00082F60">
        <w:t>is te vinden bij</w:t>
      </w:r>
      <w:r>
        <w:t xml:space="preserve"> </w:t>
      </w:r>
      <w:r w:rsidRPr="00082F60">
        <w:t>Frings et al. (2023).</w:t>
      </w:r>
      <w:r>
        <w:t xml:space="preserve"> </w:t>
      </w:r>
    </w:p>
    <w:p w14:paraId="42699FFC" w14:textId="6E52D35C" w:rsidR="005011D0" w:rsidRDefault="005011D0" w:rsidP="004F222E">
      <w:pPr>
        <w:ind w:firstLine="426"/>
        <w:jc w:val="both"/>
      </w:pPr>
      <w:r>
        <w:t>Minder dan een jaar na de bodembemonstering</w:t>
      </w:r>
      <w:r w:rsidR="00082F60">
        <w:t xml:space="preserve"> van 2020</w:t>
      </w:r>
      <w:r>
        <w:t>, in juli 2021, werd de Maas gec</w:t>
      </w:r>
      <w:r w:rsidRPr="00B8344F">
        <w:t xml:space="preserve">onfronteerd met een zeer fors hoogwater. Bij Sint Pieter werd een piekafvoer van </w:t>
      </w:r>
      <w:r w:rsidR="00B8344F" w:rsidRPr="00B8344F">
        <w:t>3310</w:t>
      </w:r>
      <w:r w:rsidRPr="00B8344F">
        <w:t xml:space="preserve"> m</w:t>
      </w:r>
      <w:r w:rsidRPr="00B8344F">
        <w:rPr>
          <w:vertAlign w:val="superscript"/>
        </w:rPr>
        <w:t>3</w:t>
      </w:r>
      <w:r w:rsidRPr="00B8344F">
        <w:t xml:space="preserve">/s </w:t>
      </w:r>
      <w:r w:rsidR="00D70435">
        <w:t>waargenomen</w:t>
      </w:r>
      <w:r w:rsidRPr="00B8344F">
        <w:t>. Nooit eerder werd zo’n hoge afvoer gemeten. Het hoogwater had grote</w:t>
      </w:r>
      <w:r>
        <w:t xml:space="preserve"> morfologische effecten. </w:t>
      </w:r>
      <w:r w:rsidR="009A4669">
        <w:t>De grind</w:t>
      </w:r>
      <w:r w:rsidR="00964A03">
        <w:t>rijke</w:t>
      </w:r>
      <w:r w:rsidR="009A4669">
        <w:t xml:space="preserve"> pleisterlaag die in de Maas op veel plaatsen aanwezig is, werd gemobiliseerd en opengebroken. Op het traject van de Gemeenschappelijke Maas werden daarbij de onde</w:t>
      </w:r>
      <w:r w:rsidR="009A4669" w:rsidRPr="00B8344F">
        <w:t xml:space="preserve">rliggende tertiaire zanden blootgelegd, met als gevolg het ontstaan van een </w:t>
      </w:r>
      <w:r w:rsidR="00B8344F" w:rsidRPr="00B8344F">
        <w:t>zestien</w:t>
      </w:r>
      <w:r w:rsidR="00B8344F">
        <w:t xml:space="preserve">tal diepe </w:t>
      </w:r>
      <w:r w:rsidR="009A4669">
        <w:t xml:space="preserve">erosiekuilen. </w:t>
      </w:r>
      <w:r>
        <w:t>Het geërodeerde zand creëerde dikke afzettingen op de oever</w:t>
      </w:r>
      <w:r w:rsidR="009A4669">
        <w:t xml:space="preserve">s, maar ook in </w:t>
      </w:r>
      <w:r>
        <w:t>de hoofdgeul</w:t>
      </w:r>
      <w:r w:rsidR="009A4669">
        <w:t xml:space="preserve"> </w:t>
      </w:r>
      <w:r w:rsidR="00082F60">
        <w:t>werden zandige afzettingen aangetroffen</w:t>
      </w:r>
      <w:r w:rsidR="009A4669">
        <w:t xml:space="preserve">, bijvoorbeeld bij het veer van </w:t>
      </w:r>
      <w:proofErr w:type="spellStart"/>
      <w:r w:rsidR="009A4669">
        <w:t>Rotem</w:t>
      </w:r>
      <w:proofErr w:type="spellEnd"/>
      <w:r w:rsidR="009A4669">
        <w:t xml:space="preserve">-Grevenbicht en bij de </w:t>
      </w:r>
      <w:proofErr w:type="spellStart"/>
      <w:r w:rsidR="009A4669">
        <w:t>toevaart</w:t>
      </w:r>
      <w:proofErr w:type="spellEnd"/>
      <w:r w:rsidR="009A4669">
        <w:t xml:space="preserve"> naar de Amercentrale. </w:t>
      </w:r>
      <w:r>
        <w:t xml:space="preserve">De morfodynamiek van het hoogwater 2021 op de Maas is </w:t>
      </w:r>
      <w:r w:rsidR="009A4669">
        <w:t xml:space="preserve">nader gedocumenteerd door </w:t>
      </w:r>
      <w:r>
        <w:t>Flierman en Frings</w:t>
      </w:r>
      <w:r w:rsidR="009A4669">
        <w:t xml:space="preserve"> (</w:t>
      </w:r>
      <w:r w:rsidR="00D70435">
        <w:t>2024</w:t>
      </w:r>
      <w:r>
        <w:t>)</w:t>
      </w:r>
      <w:r w:rsidR="009A4669">
        <w:t>, dankbaar gebruik makend van andere experts.</w:t>
      </w:r>
      <w:r>
        <w:t xml:space="preserve">  </w:t>
      </w:r>
    </w:p>
    <w:p w14:paraId="6B2886DC" w14:textId="66FDFBD5" w:rsidR="00964A03" w:rsidRPr="0000376C" w:rsidRDefault="0000376C" w:rsidP="0000376C">
      <w:pPr>
        <w:ind w:firstLine="426"/>
        <w:jc w:val="both"/>
      </w:pPr>
      <w:r>
        <w:t xml:space="preserve">Omdat het aannemelijk is dat </w:t>
      </w:r>
      <w:r w:rsidR="009A4669">
        <w:t xml:space="preserve">de </w:t>
      </w:r>
      <w:r w:rsidR="009A4669" w:rsidRPr="0000376C">
        <w:t xml:space="preserve">bodemsamenstelling van de Maas door het hoogwater van 2021 veranderd is, </w:t>
      </w:r>
      <w:r w:rsidRPr="0000376C">
        <w:t xml:space="preserve">is </w:t>
      </w:r>
      <w:r w:rsidR="00964A03" w:rsidRPr="0000376C">
        <w:t>in het najaar van</w:t>
      </w:r>
      <w:r w:rsidR="00964A03">
        <w:t xml:space="preserve"> 2021 een nieuwe sedimentbemonstering uitgevoerd. De bemonsteringslocaties waren identiek aan die van 2020, terwijl </w:t>
      </w:r>
      <w:r w:rsidR="00D70435">
        <w:t xml:space="preserve">naast </w:t>
      </w:r>
      <w:r w:rsidR="00964A03">
        <w:t xml:space="preserve">de Van Veengrijper </w:t>
      </w:r>
      <w:r w:rsidR="00D70435">
        <w:t xml:space="preserve">ook </w:t>
      </w:r>
      <w:r w:rsidR="00964A03">
        <w:t>de Hamongrijper toe</w:t>
      </w:r>
      <w:r w:rsidR="00964A03" w:rsidRPr="0000376C">
        <w:t>gepast is</w:t>
      </w:r>
      <w:r w:rsidR="00D70435">
        <w:t>. Hiermee zijn</w:t>
      </w:r>
      <w:r w:rsidR="00964A03" w:rsidRPr="0000376C">
        <w:t xml:space="preserve"> op de </w:t>
      </w:r>
      <w:r w:rsidRPr="0000376C">
        <w:t xml:space="preserve">Rijntakken goede ervaringen </w:t>
      </w:r>
      <w:r w:rsidR="00964A03" w:rsidRPr="0000376C">
        <w:t>opgedaan (</w:t>
      </w:r>
      <w:r w:rsidRPr="0000376C">
        <w:t>Sloff, 2022</w:t>
      </w:r>
      <w:r w:rsidR="00964A03" w:rsidRPr="0000376C">
        <w:t>)</w:t>
      </w:r>
    </w:p>
    <w:p w14:paraId="79AB86D5" w14:textId="560F0C4D" w:rsidR="00D062C8" w:rsidRDefault="008F389F" w:rsidP="008E136D">
      <w:pPr>
        <w:ind w:firstLine="426"/>
        <w:jc w:val="both"/>
      </w:pPr>
      <w:r w:rsidRPr="0000376C">
        <w:t xml:space="preserve">Het doel van </w:t>
      </w:r>
      <w:r w:rsidR="0000376C" w:rsidRPr="0000376C">
        <w:t>de b</w:t>
      </w:r>
      <w:r w:rsidR="00964A03" w:rsidRPr="0000376C">
        <w:t>e</w:t>
      </w:r>
      <w:r w:rsidR="0000376C" w:rsidRPr="0000376C">
        <w:t>knopte</w:t>
      </w:r>
      <w:r w:rsidR="00964A03" w:rsidRPr="0000376C">
        <w:t xml:space="preserve"> korte studie die voor u ligt, was </w:t>
      </w:r>
      <w:r w:rsidR="008E136D" w:rsidRPr="0000376C">
        <w:t xml:space="preserve">het </w:t>
      </w:r>
      <w:r w:rsidR="00964A03" w:rsidRPr="0000376C">
        <w:t>bepal</w:t>
      </w:r>
      <w:r w:rsidR="00964A03">
        <w:t xml:space="preserve">en van de </w:t>
      </w:r>
      <w:r w:rsidR="004650F4">
        <w:t xml:space="preserve">overeenkomsten en </w:t>
      </w:r>
      <w:r w:rsidR="00964A03">
        <w:t>verschillen tussen de korrelg</w:t>
      </w:r>
      <w:r w:rsidR="008E136D">
        <w:t xml:space="preserve">roottedatasets van 2020 en 2021. Daartoe wordt </w:t>
      </w:r>
      <w:r w:rsidR="002677F4">
        <w:t xml:space="preserve">op de volgende pagina’s </w:t>
      </w:r>
      <w:r w:rsidR="008E136D">
        <w:t xml:space="preserve">eerst de </w:t>
      </w:r>
      <w:r w:rsidRPr="004F222E">
        <w:t>k</w:t>
      </w:r>
      <w:r w:rsidR="00964A03">
        <w:t>orrelgroottedataset van 2021</w:t>
      </w:r>
      <w:r w:rsidRPr="004F222E">
        <w:t xml:space="preserve"> beschreven en gepresenteerd. </w:t>
      </w:r>
      <w:r w:rsidR="008E136D">
        <w:t>Vervolgens worden de verschillen in korrelgroottekarakteristieken tussen de datasets van 2020 en 2021 bepaald</w:t>
      </w:r>
      <w:r w:rsidR="00D062C8" w:rsidRPr="004F222E">
        <w:t xml:space="preserve"> en statistisch getoetst.</w:t>
      </w:r>
      <w:r w:rsidR="00411B4B">
        <w:t xml:space="preserve"> </w:t>
      </w:r>
    </w:p>
    <w:p w14:paraId="44609456" w14:textId="77777777" w:rsidR="00057A8E" w:rsidRDefault="00057A8E" w:rsidP="00551B1A">
      <w:pPr>
        <w:ind w:firstLine="426"/>
        <w:jc w:val="both"/>
      </w:pPr>
    </w:p>
    <w:p w14:paraId="3D441F35" w14:textId="77777777" w:rsidR="009F6544" w:rsidRDefault="009F6544" w:rsidP="009F6544">
      <w:pPr>
        <w:rPr>
          <w:sz w:val="16"/>
          <w:szCs w:val="16"/>
        </w:rPr>
      </w:pPr>
    </w:p>
    <w:p w14:paraId="796E10B6" w14:textId="77777777" w:rsidR="009F6544" w:rsidRDefault="009F6544" w:rsidP="009F6544">
      <w:pPr>
        <w:rPr>
          <w:sz w:val="16"/>
          <w:szCs w:val="16"/>
        </w:rPr>
      </w:pPr>
    </w:p>
    <w:p w14:paraId="0E841BDE" w14:textId="77777777" w:rsidR="009F6544" w:rsidRDefault="009F6544" w:rsidP="00057A8E">
      <w:pPr>
        <w:jc w:val="both"/>
      </w:pPr>
    </w:p>
    <w:p w14:paraId="7D2DCFF6" w14:textId="0DAF2394" w:rsidR="00E05213" w:rsidRPr="002E64DB" w:rsidRDefault="00E05213" w:rsidP="002E64DB">
      <w:pPr>
        <w:pStyle w:val="Huisstijl-Kop1"/>
      </w:pPr>
      <w:bookmarkStart w:id="3" w:name="_Toc155185866"/>
      <w:r w:rsidRPr="002E64DB">
        <w:lastRenderedPageBreak/>
        <w:t>Method</w:t>
      </w:r>
      <w:r w:rsidR="00CA3F7A" w:rsidRPr="002E64DB">
        <w:t>iek</w:t>
      </w:r>
      <w:bookmarkEnd w:id="3"/>
    </w:p>
    <w:p w14:paraId="0FF320F5" w14:textId="41801B26" w:rsidR="00BA0192" w:rsidRDefault="00457A5D" w:rsidP="00BA0192">
      <w:pPr>
        <w:pStyle w:val="Huisstijl-Kop2"/>
      </w:pPr>
      <w:bookmarkStart w:id="4" w:name="_Toc155185867"/>
      <w:r>
        <w:t>Het korrelgrootteonderzoek</w:t>
      </w:r>
      <w:r w:rsidR="00BA0192">
        <w:t xml:space="preserve"> van 202</w:t>
      </w:r>
      <w:r w:rsidR="008E136D">
        <w:t>1</w:t>
      </w:r>
      <w:bookmarkEnd w:id="4"/>
    </w:p>
    <w:p w14:paraId="61901909" w14:textId="26E92F8A" w:rsidR="00B14DD2" w:rsidRDefault="00B14DD2" w:rsidP="00A14A3E">
      <w:pPr>
        <w:pStyle w:val="Huisstijl-Kop3"/>
      </w:pPr>
      <w:bookmarkStart w:id="5" w:name="_Toc155185868"/>
      <w:r>
        <w:t>Organisatie</w:t>
      </w:r>
      <w:r w:rsidR="00457A5D">
        <w:t xml:space="preserve"> van de meetcampagne</w:t>
      </w:r>
      <w:bookmarkEnd w:id="5"/>
    </w:p>
    <w:p w14:paraId="701D5418" w14:textId="77777777" w:rsidR="00702865" w:rsidRDefault="00702865" w:rsidP="00B14DD2">
      <w:pPr>
        <w:jc w:val="both"/>
      </w:pPr>
    </w:p>
    <w:p w14:paraId="3C11E352" w14:textId="76F5CE89" w:rsidR="008E136D" w:rsidRDefault="008E136D" w:rsidP="006673F7">
      <w:pPr>
        <w:jc w:val="both"/>
      </w:pPr>
      <w:r>
        <w:t xml:space="preserve">De </w:t>
      </w:r>
      <w:r w:rsidR="006673F7">
        <w:t xml:space="preserve">bodembemonstering </w:t>
      </w:r>
      <w:r>
        <w:t xml:space="preserve">van 2021 </w:t>
      </w:r>
      <w:r w:rsidR="006673F7">
        <w:t>in de Maas</w:t>
      </w:r>
      <w:r>
        <w:t xml:space="preserve"> is uitgevoerd </w:t>
      </w:r>
      <w:r w:rsidR="00B14DD2" w:rsidRPr="00457D14">
        <w:t>op verzoek van Rijkswaterstaat Zuid-Nederland (RWS-ZN) en de dienst Water Verkeer en Leefomgeving (RWS-WVL)</w:t>
      </w:r>
      <w:r w:rsidR="006673F7">
        <w:t>.</w:t>
      </w:r>
      <w:r w:rsidRPr="008E136D">
        <w:t xml:space="preserve"> </w:t>
      </w:r>
      <w:r>
        <w:t xml:space="preserve">De coördinatie van de meetcampagne was in handen van </w:t>
      </w:r>
      <w:r w:rsidRPr="00457D14">
        <w:t xml:space="preserve">de dienst Centrale </w:t>
      </w:r>
      <w:r w:rsidRPr="00D70435">
        <w:t>Informatievoorziening van Rijkswaterstaat (RWS-CIV). De Rijksrederij heeft het meetvaartuig Ir. FW. Conrad</w:t>
      </w:r>
      <w:r>
        <w:t xml:space="preserve"> met bemanning beschikbaar gesteld</w:t>
      </w:r>
      <w:r w:rsidR="00D70435">
        <w:t xml:space="preserve"> en Holland Marine Sampling de Hamon </w:t>
      </w:r>
      <w:proofErr w:type="spellStart"/>
      <w:r w:rsidR="00D70435">
        <w:t>happer</w:t>
      </w:r>
      <w:proofErr w:type="spellEnd"/>
      <w:r>
        <w:t xml:space="preserve">. </w:t>
      </w:r>
      <w:r w:rsidR="00D70435">
        <w:t xml:space="preserve">Rijkwaterstaat CIV </w:t>
      </w:r>
      <w:r>
        <w:t xml:space="preserve">was verantwoordelijk voor de bemonstering en </w:t>
      </w:r>
      <w:r w:rsidRPr="008E136D">
        <w:t>het onderzoek- en advie</w:t>
      </w:r>
      <w:r w:rsidR="00D70435">
        <w:t>sbureau Mos Grondmechanica b.v.</w:t>
      </w:r>
      <w:r>
        <w:t xml:space="preserve"> voor de laboratoriumanalyses. De data-analyse is uitgevoerd door Rijkswaterstaat Zuid-Nederland.</w:t>
      </w:r>
    </w:p>
    <w:p w14:paraId="712D1215" w14:textId="77777777" w:rsidR="008E136D" w:rsidRDefault="008E136D" w:rsidP="006673F7">
      <w:pPr>
        <w:jc w:val="both"/>
      </w:pPr>
    </w:p>
    <w:p w14:paraId="3FF50584" w14:textId="77777777" w:rsidR="00E05213" w:rsidRDefault="009833D9" w:rsidP="00A14A3E">
      <w:pPr>
        <w:pStyle w:val="Huisstijl-Kop3"/>
      </w:pPr>
      <w:bookmarkStart w:id="6" w:name="_Toc155185869"/>
      <w:r>
        <w:t>Monstername</w:t>
      </w:r>
      <w:bookmarkEnd w:id="6"/>
    </w:p>
    <w:p w14:paraId="35E16455" w14:textId="77777777" w:rsidR="00361C2E" w:rsidRDefault="00361C2E" w:rsidP="00A77360"/>
    <w:p w14:paraId="22D2E061" w14:textId="3AF00EEF" w:rsidR="00103EB1" w:rsidRDefault="00702865" w:rsidP="00702865">
      <w:pPr>
        <w:jc w:val="both"/>
      </w:pPr>
      <w:r w:rsidRPr="00702865">
        <w:t xml:space="preserve">Het </w:t>
      </w:r>
      <w:r>
        <w:t xml:space="preserve">onderzoeksgebied </w:t>
      </w:r>
      <w:r w:rsidRPr="00702865">
        <w:t>omvat</w:t>
      </w:r>
      <w:r>
        <w:t>te</w:t>
      </w:r>
      <w:r w:rsidRPr="00702865">
        <w:t xml:space="preserve"> het bevaarbare deel van het zomer</w:t>
      </w:r>
      <w:r w:rsidRPr="0080569D">
        <w:t>bed van de Maas in beheer bij Rijkswaterstaat Zuid</w:t>
      </w:r>
      <w:r w:rsidR="00A0697E" w:rsidRPr="0080569D">
        <w:t>-</w:t>
      </w:r>
      <w:r w:rsidRPr="0080569D">
        <w:t xml:space="preserve">Nederland gelegen tussen </w:t>
      </w:r>
      <w:proofErr w:type="spellStart"/>
      <w:r w:rsidR="0080569D" w:rsidRPr="0080569D">
        <w:t>Osen</w:t>
      </w:r>
      <w:proofErr w:type="spellEnd"/>
      <w:r>
        <w:t xml:space="preserve"> (</w:t>
      </w:r>
      <w:proofErr w:type="spellStart"/>
      <w:r>
        <w:t>rkm</w:t>
      </w:r>
      <w:proofErr w:type="spellEnd"/>
      <w:r>
        <w:t xml:space="preserve"> </w:t>
      </w:r>
      <w:r w:rsidR="0000376C">
        <w:t>74</w:t>
      </w:r>
      <w:r>
        <w:t>) en de brug bij Keizersveer (</w:t>
      </w:r>
      <w:proofErr w:type="spellStart"/>
      <w:r>
        <w:t>rkm</w:t>
      </w:r>
      <w:proofErr w:type="spellEnd"/>
      <w:r>
        <w:t xml:space="preserve"> </w:t>
      </w:r>
      <w:r w:rsidR="00D51264">
        <w:t>247,</w:t>
      </w:r>
      <w:r w:rsidR="00103EB1">
        <w:t>8</w:t>
      </w:r>
      <w:r>
        <w:t xml:space="preserve">). </w:t>
      </w:r>
      <w:r w:rsidR="008E136D">
        <w:t xml:space="preserve">Net als in 2020 zijn op </w:t>
      </w:r>
      <w:r w:rsidRPr="00702865">
        <w:t xml:space="preserve">dit traject </w:t>
      </w:r>
      <w:r>
        <w:t xml:space="preserve">per </w:t>
      </w:r>
      <w:r w:rsidRPr="00702865">
        <w:t>rivierkilometer een</w:t>
      </w:r>
      <w:r>
        <w:t xml:space="preserve"> drietal</w:t>
      </w:r>
      <w:r w:rsidRPr="00702865">
        <w:t xml:space="preserve"> bemonsteringslocaties geselecteerd</w:t>
      </w:r>
      <w:r w:rsidR="006673F7">
        <w:t xml:space="preserve"> (Fig. </w:t>
      </w:r>
      <w:r w:rsidR="008E136D">
        <w:t>1</w:t>
      </w:r>
      <w:r w:rsidR="001A4564">
        <w:t>)</w:t>
      </w:r>
      <w:r w:rsidR="00103EB1">
        <w:t>: op de hele kilometerraaien is een monster genomen op de as van de rivier en op de halve kilometerraaien is bemonsterd in de linker- en rechterhelft van de rivier. Deze l</w:t>
      </w:r>
      <w:r w:rsidR="0061393D">
        <w:t>aatste punten lagen steeds op 1/3 v</w:t>
      </w:r>
      <w:r w:rsidR="00103EB1">
        <w:t>an de hoofdgeulbreedte van de linker-, respectievelijk rechteroever.</w:t>
      </w:r>
      <w:r w:rsidR="00492EA5">
        <w:t xml:space="preserve"> De (orografisch) linkeroever is de oever die zich voor een stroomafwaarts varend schip aan de linkerkant bevindt. </w:t>
      </w:r>
    </w:p>
    <w:p w14:paraId="5B774299" w14:textId="0901EAE1" w:rsidR="006673F7" w:rsidRPr="00D621F9" w:rsidRDefault="000F1521" w:rsidP="006673F7">
      <w:pPr>
        <w:ind w:firstLine="426"/>
        <w:jc w:val="both"/>
      </w:pPr>
      <w:r>
        <w:t xml:space="preserve">De bemonstering is uitgevoerd van </w:t>
      </w:r>
      <w:r w:rsidR="00D70435" w:rsidRPr="00D70435">
        <w:t>22</w:t>
      </w:r>
      <w:r w:rsidR="006673F7" w:rsidRPr="00D70435">
        <w:t xml:space="preserve"> </w:t>
      </w:r>
      <w:r w:rsidR="00373F69" w:rsidRPr="00D70435">
        <w:t>november</w:t>
      </w:r>
      <w:r w:rsidR="008E136D" w:rsidRPr="00D70435">
        <w:t xml:space="preserve"> </w:t>
      </w:r>
      <w:r w:rsidR="00D70435" w:rsidRPr="00D70435">
        <w:t xml:space="preserve">tot 3 december </w:t>
      </w:r>
      <w:r w:rsidR="008E136D" w:rsidRPr="00D70435">
        <w:t>2021</w:t>
      </w:r>
      <w:r w:rsidR="006673F7" w:rsidRPr="00D70435">
        <w:t xml:space="preserve">. Tijdens de metingen varieerde de afvoer bij meetpunt Venlo tussen </w:t>
      </w:r>
      <w:r w:rsidR="00D70435" w:rsidRPr="00D70435">
        <w:t>118</w:t>
      </w:r>
      <w:r w:rsidR="006673F7" w:rsidRPr="00D70435">
        <w:t xml:space="preserve"> en </w:t>
      </w:r>
      <w:r w:rsidR="00D70435" w:rsidRPr="00D70435">
        <w:t>513</w:t>
      </w:r>
      <w:r w:rsidR="006673F7" w:rsidRPr="00D70435">
        <w:t xml:space="preserve"> m</w:t>
      </w:r>
      <w:r w:rsidR="006673F7" w:rsidRPr="00D70435">
        <w:rPr>
          <w:vertAlign w:val="superscript"/>
        </w:rPr>
        <w:t>3</w:t>
      </w:r>
      <w:r w:rsidR="006673F7" w:rsidRPr="00D70435">
        <w:t xml:space="preserve">/s. </w:t>
      </w:r>
      <w:r w:rsidRPr="00D70435">
        <w:t xml:space="preserve">Voorafgaand aan de metingen, </w:t>
      </w:r>
      <w:r w:rsidR="00251B34">
        <w:t>van 1</w:t>
      </w:r>
      <w:r w:rsidRPr="00D70435">
        <w:t xml:space="preserve"> augustus</w:t>
      </w:r>
      <w:r w:rsidR="00251B34">
        <w:t xml:space="preserve"> en 21 november</w:t>
      </w:r>
      <w:r w:rsidR="004518C4">
        <w:t>,</w:t>
      </w:r>
      <w:r>
        <w:t xml:space="preserve"> bedroeg de gemiddelde afvoer bij Venlo 1</w:t>
      </w:r>
      <w:r w:rsidR="00251B34">
        <w:t>55</w:t>
      </w:r>
      <w:r>
        <w:t xml:space="preserve"> m</w:t>
      </w:r>
      <w:r>
        <w:rPr>
          <w:vertAlign w:val="superscript"/>
        </w:rPr>
        <w:t>3</w:t>
      </w:r>
      <w:r w:rsidR="00251B34">
        <w:t>/s (range 92-365</w:t>
      </w:r>
      <w:r>
        <w:t xml:space="preserve"> m</w:t>
      </w:r>
      <w:r>
        <w:rPr>
          <w:vertAlign w:val="superscript"/>
        </w:rPr>
        <w:t>3</w:t>
      </w:r>
      <w:r>
        <w:t xml:space="preserve">/s). </w:t>
      </w:r>
      <w:r w:rsidR="008E136D">
        <w:t xml:space="preserve">Van een </w:t>
      </w:r>
      <w:r w:rsidR="00251B34">
        <w:t xml:space="preserve">uitgesproken laagwaterperiode </w:t>
      </w:r>
      <w:r w:rsidR="008E136D">
        <w:t xml:space="preserve">was </w:t>
      </w:r>
      <w:r w:rsidR="0000376C">
        <w:t xml:space="preserve">in het najaar van 2021 </w:t>
      </w:r>
      <w:r w:rsidR="008E136D">
        <w:t>geen sprake</w:t>
      </w:r>
      <w:r w:rsidR="006673F7">
        <w:t xml:space="preserve">. </w:t>
      </w:r>
    </w:p>
    <w:p w14:paraId="623B2599" w14:textId="7C80A6AA" w:rsidR="000F1521" w:rsidRDefault="000F1521">
      <w:pPr>
        <w:spacing w:line="240" w:lineRule="auto"/>
      </w:pPr>
      <w:r>
        <w:rPr>
          <w:noProof/>
        </w:rPr>
        <mc:AlternateContent>
          <mc:Choice Requires="wpg">
            <w:drawing>
              <wp:anchor distT="0" distB="0" distL="114300" distR="114300" simplePos="0" relativeHeight="251723776" behindDoc="0" locked="0" layoutInCell="1" allowOverlap="1" wp14:anchorId="6E86CE54" wp14:editId="0D4BE78F">
                <wp:simplePos x="0" y="0"/>
                <wp:positionH relativeFrom="column">
                  <wp:posOffset>0</wp:posOffset>
                </wp:positionH>
                <wp:positionV relativeFrom="paragraph">
                  <wp:posOffset>156845</wp:posOffset>
                </wp:positionV>
                <wp:extent cx="4991735" cy="2548255"/>
                <wp:effectExtent l="0" t="19050" r="18415" b="4445"/>
                <wp:wrapSquare wrapText="bothSides"/>
                <wp:docPr id="22" name="Groep 22"/>
                <wp:cNvGraphicFramePr/>
                <a:graphic xmlns:a="http://schemas.openxmlformats.org/drawingml/2006/main">
                  <a:graphicData uri="http://schemas.microsoft.com/office/word/2010/wordprocessingGroup">
                    <wpg:wgp>
                      <wpg:cNvGrpSpPr/>
                      <wpg:grpSpPr>
                        <a:xfrm>
                          <a:off x="0" y="0"/>
                          <a:ext cx="4991735" cy="2548255"/>
                          <a:chOff x="0" y="0"/>
                          <a:chExt cx="4991735" cy="2548255"/>
                        </a:xfrm>
                      </wpg:grpSpPr>
                      <wps:wsp>
                        <wps:cNvPr id="20" name="Tekstvak 20"/>
                        <wps:cNvSpPr txBox="1"/>
                        <wps:spPr>
                          <a:xfrm>
                            <a:off x="0" y="2203450"/>
                            <a:ext cx="4933950" cy="344805"/>
                          </a:xfrm>
                          <a:prstGeom prst="rect">
                            <a:avLst/>
                          </a:prstGeom>
                          <a:noFill/>
                          <a:ln w="6350">
                            <a:noFill/>
                          </a:ln>
                        </wps:spPr>
                        <wps:txbx>
                          <w:txbxContent>
                            <w:p w14:paraId="23C29FFE" w14:textId="77777777" w:rsidR="004518C4" w:rsidRPr="00B407F2" w:rsidRDefault="004518C4" w:rsidP="000F1521">
                              <w:pPr>
                                <w:rPr>
                                  <w:i/>
                                </w:rPr>
                              </w:pPr>
                              <w:r>
                                <w:rPr>
                                  <w:i/>
                                </w:rPr>
                                <w:t>Fig. 1</w:t>
                              </w:r>
                              <w:r w:rsidRPr="00B407F2">
                                <w:rPr>
                                  <w:i/>
                                </w:rPr>
                                <w:t>. Ligging van de bemonsteringspunten (</w:t>
                              </w:r>
                              <w:r>
                                <w:rPr>
                                  <w:i/>
                                </w:rPr>
                                <w:t xml:space="preserve">   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8" name="Groep 18"/>
                        <wpg:cNvGrpSpPr/>
                        <wpg:grpSpPr>
                          <a:xfrm>
                            <a:off x="101600" y="0"/>
                            <a:ext cx="4890135" cy="2242185"/>
                            <a:chOff x="0" y="0"/>
                            <a:chExt cx="4890135" cy="2242185"/>
                          </a:xfrm>
                        </wpg:grpSpPr>
                        <wpg:grpSp>
                          <wpg:cNvPr id="15" name="Groep 15"/>
                          <wpg:cNvGrpSpPr/>
                          <wpg:grpSpPr>
                            <a:xfrm>
                              <a:off x="0" y="0"/>
                              <a:ext cx="4890135" cy="2242185"/>
                              <a:chOff x="0" y="0"/>
                              <a:chExt cx="4890135" cy="2242185"/>
                            </a:xfrm>
                          </wpg:grpSpPr>
                          <pic:pic xmlns:pic="http://schemas.openxmlformats.org/drawingml/2006/picture">
                            <pic:nvPicPr>
                              <pic:cNvPr id="14" name="Afbeelding 14" descr="C:\Users\fringsr\AppData\Local\Microsoft\Windows\INetCache\Content.Word\Fig. 1.png"/>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90135" cy="2242185"/>
                              </a:xfrm>
                              <a:prstGeom prst="rect">
                                <a:avLst/>
                              </a:prstGeom>
                              <a:noFill/>
                              <a:ln w="6350">
                                <a:solidFill>
                                  <a:schemeClr val="tx1">
                                    <a:lumMod val="65000"/>
                                    <a:lumOff val="35000"/>
                                  </a:schemeClr>
                                </a:solidFill>
                              </a:ln>
                            </pic:spPr>
                          </pic:pic>
                          <pic:pic xmlns:pic="http://schemas.openxmlformats.org/drawingml/2006/picture">
                            <pic:nvPicPr>
                              <pic:cNvPr id="13" name="Afbeelding 13"/>
                              <pic:cNvPicPr>
                                <a:picLocks noChangeAspect="1"/>
                              </pic:cNvPicPr>
                            </pic:nvPicPr>
                            <pic:blipFill rotWithShape="1">
                              <a:blip r:embed="rId10" cstate="print">
                                <a:extLst>
                                  <a:ext uri="{28A0092B-C50C-407E-A947-70E740481C1C}">
                                    <a14:useLocalDpi xmlns:a14="http://schemas.microsoft.com/office/drawing/2010/main" val="0"/>
                                  </a:ext>
                                </a:extLst>
                              </a:blip>
                              <a:srcRect l="51042" t="87636" r="39074" b="6612"/>
                              <a:stretch/>
                            </pic:blipFill>
                            <pic:spPr bwMode="auto">
                              <a:xfrm>
                                <a:off x="1716624" y="2002162"/>
                                <a:ext cx="641985" cy="198120"/>
                              </a:xfrm>
                              <a:prstGeom prst="rect">
                                <a:avLst/>
                              </a:prstGeom>
                              <a:ln>
                                <a:noFill/>
                              </a:ln>
                              <a:extLst>
                                <a:ext uri="{53640926-AAD7-44D8-BBD7-CCE9431645EC}">
                                  <a14:shadowObscured xmlns:a14="http://schemas.microsoft.com/office/drawing/2010/main"/>
                                </a:ext>
                              </a:extLst>
                            </pic:spPr>
                          </pic:pic>
                        </wpg:grpSp>
                        <pic:pic xmlns:pic="http://schemas.openxmlformats.org/drawingml/2006/picture">
                          <pic:nvPicPr>
                            <pic:cNvPr id="17" name="Afbeelding 17"/>
                            <pic:cNvPicPr>
                              <a:picLocks noChangeAspect="1"/>
                            </pic:cNvPicPr>
                          </pic:nvPicPr>
                          <pic:blipFill rotWithShape="1">
                            <a:blip r:embed="rId11" cstate="print">
                              <a:extLst>
                                <a:ext uri="{28A0092B-C50C-407E-A947-70E740481C1C}">
                                  <a14:useLocalDpi xmlns:a14="http://schemas.microsoft.com/office/drawing/2010/main" val="0"/>
                                </a:ext>
                              </a:extLst>
                            </a:blip>
                            <a:srcRect l="37637" t="33059" r="42861" b="27574"/>
                            <a:stretch/>
                          </pic:blipFill>
                          <pic:spPr bwMode="auto">
                            <a:xfrm>
                              <a:off x="50800" y="393700"/>
                              <a:ext cx="381000" cy="408305"/>
                            </a:xfrm>
                            <a:prstGeom prst="rect">
                              <a:avLst/>
                            </a:prstGeom>
                            <a:ln>
                              <a:noFill/>
                            </a:ln>
                            <a:extLst>
                              <a:ext uri="{53640926-AAD7-44D8-BBD7-CCE9431645EC}">
                                <a14:shadowObscured xmlns:a14="http://schemas.microsoft.com/office/drawing/2010/main"/>
                              </a:ext>
                            </a:extLst>
                          </pic:spPr>
                        </pic:pic>
                      </wpg:grpSp>
                      <pic:pic xmlns:pic="http://schemas.openxmlformats.org/drawingml/2006/picture">
                        <pic:nvPicPr>
                          <pic:cNvPr id="19" name="Afbeelding 19" descr="C:\Users\fringsr\AppData\Local\Microsoft\Windows\INetCache\Content.Word\Fig. 1.png"/>
                          <pic:cNvPicPr>
                            <a:picLocks noChangeAspect="1"/>
                          </pic:cNvPicPr>
                        </pic:nvPicPr>
                        <pic:blipFill rotWithShape="1">
                          <a:blip r:embed="rId9">
                            <a:extLst>
                              <a:ext uri="{28A0092B-C50C-407E-A947-70E740481C1C}">
                                <a14:useLocalDpi xmlns:a14="http://schemas.microsoft.com/office/drawing/2010/main" val="0"/>
                              </a:ext>
                            </a:extLst>
                          </a:blip>
                          <a:srcRect l="63437" t="38011" r="35372" b="59495"/>
                          <a:stretch/>
                        </pic:blipFill>
                        <pic:spPr bwMode="auto">
                          <a:xfrm>
                            <a:off x="2736850" y="2311400"/>
                            <a:ext cx="64770" cy="62865"/>
                          </a:xfrm>
                          <a:prstGeom prst="ellipse">
                            <a:avLst/>
                          </a:prstGeom>
                          <a:noFill/>
                          <a:ln>
                            <a:noFill/>
                          </a:ln>
                          <a:extLst>
                            <a:ext uri="{53640926-AAD7-44D8-BBD7-CCE9431645EC}">
                              <a14:shadowObscured xmlns:a14="http://schemas.microsoft.com/office/drawing/2010/main"/>
                            </a:ext>
                          </a:extLst>
                        </pic:spPr>
                      </pic:pic>
                      <pic:pic xmlns:pic="http://schemas.openxmlformats.org/drawingml/2006/picture">
                        <pic:nvPicPr>
                          <pic:cNvPr id="21" name="Afbeelding 21" descr="C:\Users\fringsr\AppData\Local\Microsoft\Windows\INetCache\Content.Word\Fig. 1.png"/>
                          <pic:cNvPicPr>
                            <a:picLocks noChangeAspect="1"/>
                          </pic:cNvPicPr>
                        </pic:nvPicPr>
                        <pic:blipFill rotWithShape="1">
                          <a:blip r:embed="rId9">
                            <a:extLst>
                              <a:ext uri="{28A0092B-C50C-407E-A947-70E740481C1C}">
                                <a14:useLocalDpi xmlns:a14="http://schemas.microsoft.com/office/drawing/2010/main" val="0"/>
                              </a:ext>
                            </a:extLst>
                          </a:blip>
                          <a:srcRect l="26064" t="86508" r="72559" b="10482"/>
                          <a:stretch/>
                        </pic:blipFill>
                        <pic:spPr bwMode="auto">
                          <a:xfrm>
                            <a:off x="3028950" y="2311400"/>
                            <a:ext cx="66040" cy="66675"/>
                          </a:xfrm>
                          <a:prstGeom prst="ellipse">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6E86CE54" id="Groep 22" o:spid="_x0000_s1026" style="position:absolute;margin-left:0;margin-top:12.35pt;width:393.05pt;height:200.65pt;z-index:251723776" coordsize="49917,254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">
                <v:shapetype id="_x0000_t202" coordsize="21600,21600" o:spt="202" path="m,l,21600r21600,l21600,xe">
                  <v:stroke joinstyle="miter"/>
                  <v:path gradientshapeok="t" o:connecttype="rect"/>
                </v:shapetype>
                <v:shape id="Tekstvak 20" o:spid="_x0000_s1027" type="#_x0000_t202" style="position:absolute;top:22034;width:49339;height:3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" filled="f" stroked="f" strokeweight=".5pt">
                  <v:textbox>
                    <w:txbxContent>
                      <w:p w14:paraId="23C29FFE" w14:textId="77777777" w:rsidR="004518C4" w:rsidRPr="00B407F2" w:rsidRDefault="004518C4" w:rsidP="000F1521">
                        <w:pPr>
                          <w:rPr>
                            <w:i/>
                          </w:rPr>
                        </w:pPr>
                        <w:r>
                          <w:rPr>
                            <w:i/>
                          </w:rPr>
                          <w:t>Fig. 1</w:t>
                        </w:r>
                        <w:r w:rsidRPr="00B407F2">
                          <w:rPr>
                            <w:i/>
                          </w:rPr>
                          <w:t>. Ligging van de bemonsteringspunten (</w:t>
                        </w:r>
                        <w:r>
                          <w:rPr>
                            <w:i/>
                          </w:rPr>
                          <w:t xml:space="preserve">   en   )</w:t>
                        </w:r>
                      </w:p>
                    </w:txbxContent>
                  </v:textbox>
                </v:shape>
                <v:group id="Groep 18" o:spid="_x0000_s1028" style="position:absolute;left:1016;width:48901;height:22421" coordsize="48901,22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ep 15" o:spid="_x0000_s1029" style="position:absolute;width:48901;height:22421" coordsize="48901,22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fbeelding 14" o:spid="_x0000_s1030" type="#_x0000_t75" style="position:absolute;width:48901;height:224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" stroked="t" strokecolor="#5a5a5a [2109]" strokeweight=".5pt">
                      <v:imagedata r:id="rId12" o:title="Fig. 1"/>
                      <v:path arrowok="t"/>
                    </v:shape>
                    <v:shape id="Afbeelding 13" o:spid="_x0000_s1031" type="#_x0000_t75" style="position:absolute;left:17166;top:20021;width:6420;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">
                      <v:imagedata r:id="rId13" o:title="" croptop="57433f" cropbottom="4333f" cropleft="33451f" cropright="25608f"/>
                      <v:path arrowok="t"/>
                    </v:shape>
                  </v:group>
                  <v:shape id="Afbeelding 17" o:spid="_x0000_s1032" type="#_x0000_t75" style="position:absolute;left:508;top:3937;width:3810;height:40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">
                    <v:imagedata r:id="rId14" o:title="" croptop="21666f" cropbottom="18071f" cropleft="24666f" cropright="28089f"/>
                    <v:path arrowok="t"/>
                  </v:shape>
                </v:group>
                <v:shape id="Afbeelding 19" o:spid="_x0000_s1033" type="#_x0000_t75" style="position:absolute;left:27368;top:23114;width:648;height: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">
                  <v:imagedata r:id="rId12" o:title="Fig. 1" croptop="24911f" cropbottom="38991f" cropleft="41574f" cropright="23181f"/>
                  <v:path arrowok="t"/>
                </v:shape>
                <v:shape id="Afbeelding 21" o:spid="_x0000_s1034" type="#_x0000_t75" style="position:absolute;left:30289;top:23114;width:660;height:6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">
                  <v:imagedata r:id="rId12" o:title="Fig. 1" croptop="56694f" cropbottom="6869f" cropleft="17081f" cropright="47552f"/>
                  <v:path arrowok="t"/>
                </v:shape>
                <w10:wrap type="square"/>
              </v:group>
            </w:pict>
          </mc:Fallback>
        </mc:AlternateContent>
      </w:r>
      <w:r>
        <w:br w:type="page"/>
      </w:r>
    </w:p>
    <w:p w14:paraId="0D77A6E0" w14:textId="5FA54955" w:rsidR="00AE34CA" w:rsidRPr="00251B34" w:rsidRDefault="008E136D" w:rsidP="00A277E1">
      <w:pPr>
        <w:jc w:val="both"/>
      </w:pPr>
      <w:r w:rsidRPr="00251B34">
        <w:lastRenderedPageBreak/>
        <w:t>D</w:t>
      </w:r>
      <w:r w:rsidR="006673F7" w:rsidRPr="00251B34">
        <w:t xml:space="preserve">e Ir. FW. Conrad is met behulp van GPS-navigatie naar de </w:t>
      </w:r>
      <w:r w:rsidR="001A4564" w:rsidRPr="00251B34">
        <w:t>te bemonsteren locatie</w:t>
      </w:r>
      <w:r w:rsidR="00A277E1" w:rsidRPr="00251B34">
        <w:t>s</w:t>
      </w:r>
      <w:r w:rsidR="001A4564" w:rsidRPr="00251B34">
        <w:t xml:space="preserve"> </w:t>
      </w:r>
      <w:r w:rsidR="006673F7" w:rsidRPr="00251B34">
        <w:t>gedirigeerd</w:t>
      </w:r>
      <w:r w:rsidR="001A4564" w:rsidRPr="00251B34">
        <w:t>. De GPS</w:t>
      </w:r>
      <w:r w:rsidR="00A277E1" w:rsidRPr="00251B34">
        <w:t>-ontvanger</w:t>
      </w:r>
      <w:r w:rsidR="001A4564" w:rsidRPr="00251B34">
        <w:t xml:space="preserve"> op de Ir. FW. Conrad is geplaatst op de rechter bolder </w:t>
      </w:r>
    </w:p>
    <w:p w14:paraId="2989DEE7" w14:textId="661B6297" w:rsidR="00A277E1" w:rsidRPr="00715E19" w:rsidRDefault="001A4564" w:rsidP="00A277E1">
      <w:pPr>
        <w:jc w:val="both"/>
      </w:pPr>
      <w:r w:rsidRPr="00251B34">
        <w:t>op het voordek nabij de hydraulische k</w:t>
      </w:r>
      <w:r w:rsidR="006673F7" w:rsidRPr="00251B34">
        <w:t>raan. Gecombineerd met</w:t>
      </w:r>
      <w:r w:rsidR="006673F7">
        <w:t xml:space="preserve"> de zwaai</w:t>
      </w:r>
      <w:r>
        <w:t xml:space="preserve">lengte van de kraan is binnen een tolerantie van maximaal 5 meter </w:t>
      </w:r>
      <w:r w:rsidR="00A277E1">
        <w:t xml:space="preserve">van de gewenste bemonsteringslocatie </w:t>
      </w:r>
      <w:r>
        <w:t>de</w:t>
      </w:r>
      <w:r w:rsidR="00DB2106">
        <w:t xml:space="preserve"> </w:t>
      </w:r>
      <w:r w:rsidR="00DB2106" w:rsidRPr="00715E19">
        <w:t>b</w:t>
      </w:r>
      <w:r w:rsidRPr="00715E19">
        <w:t>emo</w:t>
      </w:r>
      <w:r w:rsidR="00A277E1" w:rsidRPr="00715E19">
        <w:t>nsteringsapparatuur te water ge</w:t>
      </w:r>
      <w:r w:rsidRPr="00715E19">
        <w:t>laten.</w:t>
      </w:r>
      <w:r w:rsidR="00A277E1" w:rsidRPr="00715E19">
        <w:t xml:space="preserve"> </w:t>
      </w:r>
      <w:r w:rsidRPr="00715E19">
        <w:t xml:space="preserve">Door stroming kan het bodembemonsteringsapparaat </w:t>
      </w:r>
      <w:r w:rsidR="006673F7" w:rsidRPr="00715E19">
        <w:t xml:space="preserve">dan nog zijn </w:t>
      </w:r>
      <w:r w:rsidR="00A277E1" w:rsidRPr="00715E19">
        <w:t>meegenomen. Afhankelijk van de stroomsnelheid en waterdiepte wordt hierdoor een extra onzekerheid in de positie van de bemonstering geïntroduceerd van tot 7 m.</w:t>
      </w:r>
    </w:p>
    <w:p w14:paraId="48662F3B" w14:textId="6237B618" w:rsidR="009762F3" w:rsidRDefault="00251B34" w:rsidP="00251B34">
      <w:pPr>
        <w:ind w:firstLine="426"/>
        <w:jc w:val="both"/>
      </w:pPr>
      <w:r w:rsidRPr="00715E19">
        <w:t>De sedimentmonsters op he</w:t>
      </w:r>
      <w:r w:rsidR="009762F3">
        <w:t xml:space="preserve">t zandige traject tussen </w:t>
      </w:r>
      <w:proofErr w:type="spellStart"/>
      <w:r w:rsidR="009762F3">
        <w:t>rkm</w:t>
      </w:r>
      <w:proofErr w:type="spellEnd"/>
      <w:r w:rsidR="009762F3">
        <w:t xml:space="preserve"> 194</w:t>
      </w:r>
      <w:r w:rsidRPr="00715E19">
        <w:t xml:space="preserve">-247 zijn – net als in 2020 – genomen met een Van </w:t>
      </w:r>
      <w:proofErr w:type="spellStart"/>
      <w:r w:rsidRPr="00715E19">
        <w:t>Veenhapper</w:t>
      </w:r>
      <w:proofErr w:type="spellEnd"/>
      <w:r w:rsidRPr="00715E19">
        <w:t>. Voor de bemonst</w:t>
      </w:r>
      <w:r w:rsidR="009762F3">
        <w:t xml:space="preserve">ering van het traject </w:t>
      </w:r>
      <w:proofErr w:type="spellStart"/>
      <w:r w:rsidR="009762F3">
        <w:t>rkm</w:t>
      </w:r>
      <w:proofErr w:type="spellEnd"/>
      <w:r w:rsidR="009762F3">
        <w:t xml:space="preserve"> 74-164,5</w:t>
      </w:r>
      <w:r w:rsidRPr="00715E19">
        <w:t xml:space="preserve"> is gebruik gemaakt van een </w:t>
      </w:r>
      <w:proofErr w:type="spellStart"/>
      <w:r w:rsidR="008E136D" w:rsidRPr="00715E19">
        <w:t>Hamon</w:t>
      </w:r>
      <w:r w:rsidR="001A4564" w:rsidRPr="00715E19">
        <w:t>happer</w:t>
      </w:r>
      <w:proofErr w:type="spellEnd"/>
      <w:r w:rsidR="00A277E1" w:rsidRPr="00715E19">
        <w:t xml:space="preserve"> (</w:t>
      </w:r>
      <w:r w:rsidR="006673F7" w:rsidRPr="00715E19">
        <w:t xml:space="preserve">Fig. </w:t>
      </w:r>
      <w:r w:rsidR="00A677CB" w:rsidRPr="00715E19">
        <w:t>2</w:t>
      </w:r>
      <w:r w:rsidR="00DB2106" w:rsidRPr="00715E19">
        <w:t xml:space="preserve"> en 3</w:t>
      </w:r>
      <w:r w:rsidR="00A277E1" w:rsidRPr="00715E19">
        <w:t>)</w:t>
      </w:r>
      <w:r w:rsidRPr="00715E19">
        <w:t xml:space="preserve"> die beter geschikt is voor de bemonstering van hier </w:t>
      </w:r>
      <w:proofErr w:type="spellStart"/>
      <w:r w:rsidRPr="00715E19">
        <w:t>hier</w:t>
      </w:r>
      <w:proofErr w:type="spellEnd"/>
      <w:r w:rsidRPr="00715E19">
        <w:t xml:space="preserve"> voorkomende </w:t>
      </w:r>
      <w:proofErr w:type="spellStart"/>
      <w:r w:rsidRPr="00715E19">
        <w:t>grindige</w:t>
      </w:r>
      <w:proofErr w:type="spellEnd"/>
      <w:r w:rsidRPr="00715E19">
        <w:t xml:space="preserve"> sediment. </w:t>
      </w:r>
      <w:r w:rsidR="009762F3">
        <w:t>Op het tussengelegen traject is soms de Hamon- en som</w:t>
      </w:r>
      <w:bookmarkStart w:id="7" w:name="_GoBack"/>
      <w:bookmarkEnd w:id="7"/>
      <w:r w:rsidR="009762F3">
        <w:t xml:space="preserve">s de Van </w:t>
      </w:r>
      <w:proofErr w:type="spellStart"/>
      <w:r w:rsidR="009762F3">
        <w:t>Veenhapper</w:t>
      </w:r>
      <w:proofErr w:type="spellEnd"/>
      <w:r w:rsidR="009762F3">
        <w:t xml:space="preserve"> ingezet.</w:t>
      </w:r>
    </w:p>
    <w:p w14:paraId="08D9A98F" w14:textId="5D8EBFEF" w:rsidR="00D42509" w:rsidRPr="00715E19" w:rsidRDefault="00251B34" w:rsidP="00251B34">
      <w:pPr>
        <w:ind w:firstLine="426"/>
        <w:jc w:val="both"/>
      </w:pPr>
      <w:r w:rsidRPr="00715E19">
        <w:t xml:space="preserve">De </w:t>
      </w:r>
      <w:proofErr w:type="spellStart"/>
      <w:r w:rsidRPr="00715E19">
        <w:t>Hamonhapper</w:t>
      </w:r>
      <w:proofErr w:type="spellEnd"/>
      <w:r w:rsidRPr="00715E19">
        <w:t xml:space="preserve"> </w:t>
      </w:r>
      <w:r w:rsidR="007737AE" w:rsidRPr="00715E19">
        <w:t>is in de jaren 70 van de 20</w:t>
      </w:r>
      <w:r w:rsidR="007737AE" w:rsidRPr="00715E19">
        <w:rPr>
          <w:vertAlign w:val="superscript"/>
        </w:rPr>
        <w:t>e</w:t>
      </w:r>
      <w:r w:rsidR="007737AE" w:rsidRPr="00715E19">
        <w:t xml:space="preserve"> eeuw ontwikkeld door NITG (Oele, 1978) en wordt ook </w:t>
      </w:r>
      <w:r w:rsidR="00A677CB" w:rsidRPr="00715E19">
        <w:t xml:space="preserve">vaak gebruikt voor bemonstering van </w:t>
      </w:r>
      <w:proofErr w:type="spellStart"/>
      <w:r w:rsidR="00A677CB" w:rsidRPr="00715E19">
        <w:t>benthos</w:t>
      </w:r>
      <w:proofErr w:type="spellEnd"/>
      <w:r w:rsidR="00A677CB" w:rsidRPr="00715E19">
        <w:t>.</w:t>
      </w:r>
      <w:r w:rsidR="007737AE" w:rsidRPr="00715E19">
        <w:t xml:space="preserve"> Sinds </w:t>
      </w:r>
      <w:r w:rsidRPr="00715E19">
        <w:t>2016</w:t>
      </w:r>
      <w:r w:rsidR="007737AE" w:rsidRPr="00715E19">
        <w:t xml:space="preserve"> wordt de </w:t>
      </w:r>
      <w:proofErr w:type="spellStart"/>
      <w:r w:rsidR="007737AE" w:rsidRPr="00715E19">
        <w:t>Hamonhapper</w:t>
      </w:r>
      <w:proofErr w:type="spellEnd"/>
      <w:r w:rsidR="007737AE" w:rsidRPr="00715E19">
        <w:t xml:space="preserve"> ook ingezet voor sedimentbemonstering op de Rijntakken (</w:t>
      </w:r>
      <w:proofErr w:type="spellStart"/>
      <w:r w:rsidRPr="00715E19">
        <w:t>Movaris</w:t>
      </w:r>
      <w:proofErr w:type="spellEnd"/>
      <w:r w:rsidRPr="00715E19">
        <w:t xml:space="preserve"> 2016</w:t>
      </w:r>
      <w:r w:rsidR="007737AE" w:rsidRPr="00715E19">
        <w:t>).</w:t>
      </w:r>
      <w:r w:rsidR="0000376C" w:rsidRPr="00715E19">
        <w:t xml:space="preserve"> </w:t>
      </w:r>
      <w:r w:rsidR="007737AE" w:rsidRPr="00715E19">
        <w:t xml:space="preserve">De </w:t>
      </w:r>
      <w:proofErr w:type="spellStart"/>
      <w:r w:rsidR="007737AE" w:rsidRPr="00715E19">
        <w:t>Hamonhapper</w:t>
      </w:r>
      <w:proofErr w:type="spellEnd"/>
      <w:r w:rsidR="007737AE" w:rsidRPr="00715E19">
        <w:t xml:space="preserve"> </w:t>
      </w:r>
      <w:r w:rsidR="00D42509" w:rsidRPr="00715E19">
        <w:t>(Sloff</w:t>
      </w:r>
      <w:r w:rsidR="002677F4" w:rsidRPr="00715E19">
        <w:t xml:space="preserve">, </w:t>
      </w:r>
      <w:r w:rsidR="00E403D4" w:rsidRPr="00715E19">
        <w:t>2022)</w:t>
      </w:r>
      <w:r w:rsidR="00D42509" w:rsidRPr="00715E19">
        <w:t xml:space="preserve"> </w:t>
      </w:r>
      <w:r w:rsidR="007737AE" w:rsidRPr="00715E19">
        <w:t>bestaat uit een frame dat vanaf een schip op de rivierbodem gezet wordt. Vervolgens wordt</w:t>
      </w:r>
      <w:r w:rsidR="00D42509" w:rsidRPr="00715E19">
        <w:t xml:space="preserve"> een roterend</w:t>
      </w:r>
      <w:r w:rsidR="00D42509">
        <w:t xml:space="preserve"> schep</w:t>
      </w:r>
      <w:r w:rsidR="00DB2106">
        <w:t>-</w:t>
      </w:r>
      <w:r w:rsidR="00D42509">
        <w:t xml:space="preserve">mechanisme geactiveerd, waarmee een hap genomen wordt uit de </w:t>
      </w:r>
      <w:r w:rsidR="00D42509" w:rsidRPr="007737AE">
        <w:t xml:space="preserve">toplaag van de rivierbodem </w:t>
      </w:r>
      <w:r w:rsidR="00E403D4">
        <w:t xml:space="preserve">van maximaal 40 l. </w:t>
      </w:r>
      <w:r w:rsidR="00D42509" w:rsidRPr="007737AE">
        <w:t xml:space="preserve">De schep wordt afgesloten met een klep, zodat </w:t>
      </w:r>
      <w:r w:rsidR="00D42509">
        <w:t>er</w:t>
      </w:r>
      <w:r w:rsidR="00D42509" w:rsidRPr="007737AE">
        <w:t xml:space="preserve"> geen sediment </w:t>
      </w:r>
      <w:r w:rsidR="00D42509">
        <w:t xml:space="preserve">verloren kan gaan terwijl de </w:t>
      </w:r>
      <w:proofErr w:type="spellStart"/>
      <w:r w:rsidR="00D42509">
        <w:t>happer</w:t>
      </w:r>
      <w:proofErr w:type="spellEnd"/>
      <w:r w:rsidR="00D42509">
        <w:t xml:space="preserve"> aan boord wordt gehesen. Hierin verschilt de </w:t>
      </w:r>
      <w:proofErr w:type="spellStart"/>
      <w:r w:rsidR="00D42509">
        <w:t>Hamonhapper</w:t>
      </w:r>
      <w:proofErr w:type="spellEnd"/>
      <w:r w:rsidR="00D42509">
        <w:t xml:space="preserve"> beduidend van de Van Veengrijper, die uit </w:t>
      </w:r>
      <w:r w:rsidR="00D42509" w:rsidRPr="00D42509">
        <w:t>twee scharnierbare bakken</w:t>
      </w:r>
      <w:r w:rsidR="00D42509">
        <w:t xml:space="preserve"> bestaat, die in geval van grof </w:t>
      </w:r>
      <w:r w:rsidR="00D42509" w:rsidRPr="00715E19">
        <w:t>sediment niet altijd goed sluiten, waardoor er bij het ophalen een verlies van fijn sediment optreedt</w:t>
      </w:r>
      <w:r w:rsidR="005F61E7" w:rsidRPr="00715E19">
        <w:t xml:space="preserve"> (Fig. 4)</w:t>
      </w:r>
      <w:r w:rsidR="00D42509" w:rsidRPr="00715E19">
        <w:t>.</w:t>
      </w:r>
      <w:r w:rsidR="00DB2106" w:rsidRPr="00715E19">
        <w:t xml:space="preserve"> </w:t>
      </w:r>
    </w:p>
    <w:p w14:paraId="638E1588" w14:textId="4D25A2CD" w:rsidR="00345BC3" w:rsidRDefault="00EC5690" w:rsidP="006862F4">
      <w:pPr>
        <w:ind w:firstLine="426"/>
        <w:jc w:val="both"/>
      </w:pPr>
      <w:r w:rsidRPr="00715E19">
        <w:t>De bemons</w:t>
      </w:r>
      <w:r w:rsidR="00345BC3" w:rsidRPr="00715E19">
        <w:t xml:space="preserve">teringsdiepte </w:t>
      </w:r>
      <w:r w:rsidR="00E403D4" w:rsidRPr="00715E19">
        <w:t xml:space="preserve">van een </w:t>
      </w:r>
      <w:proofErr w:type="spellStart"/>
      <w:r w:rsidR="00E403D4" w:rsidRPr="00715E19">
        <w:t>Hamonhapper</w:t>
      </w:r>
      <w:proofErr w:type="spellEnd"/>
      <w:r w:rsidR="00E403D4" w:rsidRPr="00715E19">
        <w:t xml:space="preserve"> </w:t>
      </w:r>
      <w:r w:rsidR="000A5F95" w:rsidRPr="00715E19">
        <w:t>bedraagt bij optimale condities (</w:t>
      </w:r>
      <w:r w:rsidR="00E403D4" w:rsidRPr="00715E19">
        <w:t>een vlakke zandige rivierbodem</w:t>
      </w:r>
      <w:r w:rsidR="000A5F95" w:rsidRPr="00715E19">
        <w:t>)</w:t>
      </w:r>
      <w:r w:rsidR="00E403D4" w:rsidRPr="00715E19">
        <w:t xml:space="preserve"> ca</w:t>
      </w:r>
      <w:r w:rsidR="000A5F95" w:rsidRPr="00715E19">
        <w:t xml:space="preserve">. 25 cm. </w:t>
      </w:r>
      <w:r w:rsidR="00A277E1" w:rsidRPr="00715E19">
        <w:t xml:space="preserve">De </w:t>
      </w:r>
      <w:r w:rsidR="00E403D4" w:rsidRPr="00715E19">
        <w:t xml:space="preserve">precieze </w:t>
      </w:r>
      <w:r w:rsidR="00345BC3" w:rsidRPr="00715E19">
        <w:t>penetratie</w:t>
      </w:r>
      <w:r w:rsidR="00A277E1" w:rsidRPr="00715E19">
        <w:t>diepte</w:t>
      </w:r>
      <w:r w:rsidR="00345BC3" w:rsidRPr="00715E19">
        <w:t xml:space="preserve"> </w:t>
      </w:r>
      <w:r w:rsidR="00E403D4" w:rsidRPr="00715E19">
        <w:t>is bij Hamon</w:t>
      </w:r>
      <w:r w:rsidR="00345BC3" w:rsidRPr="00715E19">
        <w:t>bemonstering</w:t>
      </w:r>
      <w:r w:rsidR="00A277E1" w:rsidRPr="00715E19">
        <w:t xml:space="preserve"> is </w:t>
      </w:r>
      <w:r w:rsidR="00345BC3" w:rsidRPr="00715E19">
        <w:t xml:space="preserve">niet te controleren en </w:t>
      </w:r>
      <w:r w:rsidR="0000376C" w:rsidRPr="00715E19">
        <w:t>afhankelijk van de</w:t>
      </w:r>
      <w:r w:rsidR="00A277E1" w:rsidRPr="00715E19">
        <w:t xml:space="preserve"> scheefstand bij het landen op de bodem en de </w:t>
      </w:r>
      <w:r w:rsidRPr="00715E19">
        <w:t>grofheid</w:t>
      </w:r>
      <w:r w:rsidR="00A277E1" w:rsidRPr="00715E19">
        <w:t xml:space="preserve"> van het sediment. Hoe grover </w:t>
      </w:r>
      <w:r w:rsidRPr="00715E19">
        <w:t>het grind</w:t>
      </w:r>
      <w:r w:rsidR="00A277E1" w:rsidRPr="00715E19">
        <w:t xml:space="preserve"> des te geringer is de penetratie</w:t>
      </w:r>
      <w:r w:rsidR="00345BC3" w:rsidRPr="00715E19">
        <w:t>diepte</w:t>
      </w:r>
      <w:r w:rsidR="00A277E1" w:rsidRPr="00715E19">
        <w:t xml:space="preserve"> van </w:t>
      </w:r>
      <w:r w:rsidR="00CB2004" w:rsidRPr="00715E19">
        <w:t xml:space="preserve">de </w:t>
      </w:r>
      <w:proofErr w:type="spellStart"/>
      <w:r w:rsidR="003B1A21" w:rsidRPr="00715E19">
        <w:t>happer</w:t>
      </w:r>
      <w:proofErr w:type="spellEnd"/>
      <w:r w:rsidR="00A277E1" w:rsidRPr="00715E19">
        <w:t xml:space="preserve"> in de bodem.</w:t>
      </w:r>
      <w:r w:rsidR="00345BC3" w:rsidRPr="00715E19">
        <w:t xml:space="preserve"> </w:t>
      </w:r>
      <w:r w:rsidR="006862F4" w:rsidRPr="00715E19">
        <w:t>Te verwachten is, dat bij de bemonstering soms uitsluitend de pleisterlaag opgeschept is, en soms ook een deel van het substraat.</w:t>
      </w:r>
    </w:p>
    <w:p w14:paraId="102E8A0F" w14:textId="3587A1E7" w:rsidR="00E403D4" w:rsidRDefault="00E403D4" w:rsidP="000A5F95">
      <w:pPr>
        <w:ind w:firstLine="426"/>
        <w:jc w:val="both"/>
      </w:pPr>
      <w:r>
        <w:t xml:space="preserve">Na het nemen van een monsters met de </w:t>
      </w:r>
      <w:proofErr w:type="spellStart"/>
      <w:r>
        <w:t>Hamon</w:t>
      </w:r>
      <w:r w:rsidRPr="00DB2106">
        <w:t>happer</w:t>
      </w:r>
      <w:proofErr w:type="spellEnd"/>
      <w:r w:rsidRPr="00DB2106">
        <w:t xml:space="preserve"> </w:t>
      </w:r>
      <w:r>
        <w:t>werd de schep</w:t>
      </w:r>
      <w:r w:rsidRPr="00DB2106">
        <w:t xml:space="preserve"> </w:t>
      </w:r>
      <w:r w:rsidR="007E0D2D">
        <w:t xml:space="preserve">voorzichtig </w:t>
      </w:r>
      <w:r w:rsidRPr="00DB2106">
        <w:t>in een krat geleegd,</w:t>
      </w:r>
      <w:r w:rsidR="007E0D2D">
        <w:t xml:space="preserve"> zodat de </w:t>
      </w:r>
      <w:r w:rsidR="007E0D2D" w:rsidRPr="007E0D2D">
        <w:t>top</w:t>
      </w:r>
      <w:r w:rsidR="007E0D2D">
        <w:t>-</w:t>
      </w:r>
      <w:r w:rsidR="007E0D2D" w:rsidRPr="007E0D2D">
        <w:t>, midden</w:t>
      </w:r>
      <w:r w:rsidR="007E0D2D">
        <w:t>-</w:t>
      </w:r>
      <w:r w:rsidR="007E0D2D" w:rsidRPr="007E0D2D">
        <w:t xml:space="preserve"> en onderlaag waren te identificeren. Van het bemonsterde sediment is een foto opname gemaakt</w:t>
      </w:r>
      <w:r w:rsidR="007E0D2D">
        <w:t xml:space="preserve"> </w:t>
      </w:r>
      <w:r w:rsidR="007E0D2D" w:rsidRPr="007E0D2D">
        <w:t>in JPEG-format en RAW-format. Van de toplaag is v</w:t>
      </w:r>
      <w:r w:rsidR="007E0D2D">
        <w:t>ervolgens een d</w:t>
      </w:r>
      <w:r w:rsidRPr="00DB2106">
        <w:t>eelmon</w:t>
      </w:r>
      <w:r>
        <w:t xml:space="preserve">ster genomen van </w:t>
      </w:r>
      <w:r w:rsidR="007E0D2D">
        <w:t>3</w:t>
      </w:r>
      <w:r>
        <w:t xml:space="preserve"> l. Alle deelmonsters zijn luchtdicht verpakt, voorzien van een barcode met locatieaanduiding en </w:t>
      </w:r>
      <w:r w:rsidRPr="00C77AD9">
        <w:t>op transport gezet voor la</w:t>
      </w:r>
      <w:r>
        <w:t>boratoriumonderzoek.</w:t>
      </w:r>
    </w:p>
    <w:p w14:paraId="20EAD5B3" w14:textId="1424EAB2" w:rsidR="00B67805" w:rsidRDefault="007E0D2D" w:rsidP="007E0D2D">
      <w:pPr>
        <w:ind w:firstLine="426"/>
        <w:jc w:val="both"/>
      </w:pPr>
      <w:r w:rsidRPr="007E0D2D">
        <w:t>Tijdens de bemons</w:t>
      </w:r>
      <w:r>
        <w:t>t</w:t>
      </w:r>
      <w:r w:rsidRPr="007E0D2D">
        <w:t>eringscampagne is een logboek bijgeh</w:t>
      </w:r>
      <w:r>
        <w:t>ouden met bemonsteringstijdstip</w:t>
      </w:r>
      <w:r w:rsidRPr="007E0D2D">
        <w:t>, het aantal bemonsteringspogingen en hydraulische omstandigheden.</w:t>
      </w:r>
      <w:r>
        <w:t xml:space="preserve"> </w:t>
      </w:r>
    </w:p>
    <w:p w14:paraId="7BE21150" w14:textId="0E68E28F" w:rsidR="005F61E7" w:rsidRDefault="005F61E7" w:rsidP="005F61E7">
      <w:pPr>
        <w:jc w:val="both"/>
      </w:pPr>
      <w:r>
        <w:rPr>
          <w:noProof/>
        </w:rPr>
        <mc:AlternateContent>
          <mc:Choice Requires="wpg">
            <w:drawing>
              <wp:anchor distT="0" distB="0" distL="114300" distR="114300" simplePos="0" relativeHeight="251729920" behindDoc="0" locked="0" layoutInCell="1" allowOverlap="1" wp14:anchorId="6E64E924" wp14:editId="5C1EF12A">
                <wp:simplePos x="0" y="0"/>
                <wp:positionH relativeFrom="column">
                  <wp:posOffset>-45055</wp:posOffset>
                </wp:positionH>
                <wp:positionV relativeFrom="paragraph">
                  <wp:posOffset>110549</wp:posOffset>
                </wp:positionV>
                <wp:extent cx="4837828" cy="2753360"/>
                <wp:effectExtent l="0" t="0" r="1270" b="8890"/>
                <wp:wrapNone/>
                <wp:docPr id="46" name="Groep 46"/>
                <wp:cNvGraphicFramePr/>
                <a:graphic xmlns:a="http://schemas.openxmlformats.org/drawingml/2006/main">
                  <a:graphicData uri="http://schemas.microsoft.com/office/word/2010/wordprocessingGroup">
                    <wpg:wgp>
                      <wpg:cNvGrpSpPr/>
                      <wpg:grpSpPr>
                        <a:xfrm>
                          <a:off x="0" y="0"/>
                          <a:ext cx="4837828" cy="2753360"/>
                          <a:chOff x="0" y="0"/>
                          <a:chExt cx="4837828" cy="2753360"/>
                        </a:xfrm>
                      </wpg:grpSpPr>
                      <wpg:grpSp>
                        <wpg:cNvPr id="77" name="Groep 77"/>
                        <wpg:cNvGrpSpPr/>
                        <wpg:grpSpPr>
                          <a:xfrm>
                            <a:off x="0" y="0"/>
                            <a:ext cx="2054225" cy="2753360"/>
                            <a:chOff x="0" y="0"/>
                            <a:chExt cx="2054225" cy="2753833"/>
                          </a:xfrm>
                        </wpg:grpSpPr>
                        <pic:pic xmlns:pic="http://schemas.openxmlformats.org/drawingml/2006/picture">
                          <pic:nvPicPr>
                            <pic:cNvPr id="70" name="Afbeelding 70"/>
                            <pic:cNvPicPr>
                              <a:picLocks noChangeAspect="1"/>
                            </pic:cNvPicPr>
                          </pic:nvPicPr>
                          <pic:blipFill rotWithShape="1">
                            <a:blip r:embed="rId15" cstate="print">
                              <a:extLst>
                                <a:ext uri="{28A0092B-C50C-407E-A947-70E740481C1C}">
                                  <a14:useLocalDpi xmlns:a14="http://schemas.microsoft.com/office/drawing/2010/main" val="0"/>
                                </a:ext>
                              </a:extLst>
                            </a:blip>
                            <a:srcRect l="31329" t="24559" r="45078" b="26543"/>
                            <a:stretch/>
                          </pic:blipFill>
                          <pic:spPr bwMode="auto">
                            <a:xfrm>
                              <a:off x="28575" y="0"/>
                              <a:ext cx="1941195" cy="2136775"/>
                            </a:xfrm>
                            <a:prstGeom prst="rect">
                              <a:avLst/>
                            </a:prstGeom>
                            <a:ln>
                              <a:noFill/>
                            </a:ln>
                            <a:extLst>
                              <a:ext uri="{53640926-AAD7-44D8-BBD7-CCE9431645EC}">
                                <a14:shadowObscured xmlns:a14="http://schemas.microsoft.com/office/drawing/2010/main"/>
                              </a:ext>
                            </a:extLst>
                          </pic:spPr>
                        </pic:pic>
                        <wps:wsp>
                          <wps:cNvPr id="76" name="Tekstvak 76"/>
                          <wps:cNvSpPr txBox="1"/>
                          <wps:spPr>
                            <a:xfrm>
                              <a:off x="0" y="2190750"/>
                              <a:ext cx="2054225" cy="563083"/>
                            </a:xfrm>
                            <a:prstGeom prst="rect">
                              <a:avLst/>
                            </a:prstGeom>
                            <a:solidFill>
                              <a:schemeClr val="lt1"/>
                            </a:solidFill>
                            <a:ln w="6350">
                              <a:noFill/>
                            </a:ln>
                          </wps:spPr>
                          <wps:txbx>
                            <w:txbxContent>
                              <w:p w14:paraId="20CAAA54" w14:textId="77777777" w:rsidR="004518C4" w:rsidRPr="005F61E7" w:rsidRDefault="004518C4" w:rsidP="00DB2106">
                                <w:pPr>
                                  <w:rPr>
                                    <w:i/>
                                    <w:sz w:val="16"/>
                                    <w:szCs w:val="16"/>
                                  </w:rPr>
                                </w:pPr>
                                <w:r w:rsidRPr="005F61E7">
                                  <w:rPr>
                                    <w:i/>
                                    <w:sz w:val="16"/>
                                    <w:szCs w:val="16"/>
                                  </w:rPr>
                                  <w:t xml:space="preserve">Fig. 3. De </w:t>
                                </w:r>
                                <w:proofErr w:type="spellStart"/>
                                <w:r w:rsidRPr="005F61E7">
                                  <w:rPr>
                                    <w:i/>
                                    <w:sz w:val="16"/>
                                    <w:szCs w:val="16"/>
                                  </w:rPr>
                                  <w:t>Hamonhapper</w:t>
                                </w:r>
                                <w:proofErr w:type="spellEnd"/>
                                <w:r w:rsidRPr="005F61E7">
                                  <w:rPr>
                                    <w:i/>
                                    <w:sz w:val="16"/>
                                    <w:szCs w:val="16"/>
                                  </w:rPr>
                                  <w:t xml:space="preserve"> in actie tijdens de bemonstering van de Rijntakken (Sloff, 2022</w:t>
                                </w:r>
                                <w:r w:rsidRPr="005F61E7">
                                  <w:rPr>
                                    <w:rFonts w:ascii="Helvetica" w:hAnsi="Helvetica" w:cs="Helvetica"/>
                                    <w:i/>
                                    <w:color w:val="auto"/>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43" name="Groep 43"/>
                        <wpg:cNvGrpSpPr/>
                        <wpg:grpSpPr>
                          <a:xfrm>
                            <a:off x="2009553" y="0"/>
                            <a:ext cx="2828275" cy="2742284"/>
                            <a:chOff x="63509" y="0"/>
                            <a:chExt cx="2828275" cy="2742284"/>
                          </a:xfrm>
                        </wpg:grpSpPr>
                        <pic:pic xmlns:pic="http://schemas.openxmlformats.org/drawingml/2006/picture">
                          <pic:nvPicPr>
                            <pic:cNvPr id="58" name="Afbeelding 58" descr="C:\Users\fringsr\AppData\Local\Microsoft\Windows\INetCache\Content.Word\Veen-08.jpg"/>
                            <pic:cNvPicPr>
                              <a:picLocks noChangeAspect="1"/>
                            </pic:cNvPicPr>
                          </pic:nvPicPr>
                          <pic:blipFill rotWithShape="1">
                            <a:blip r:embed="rId16" cstate="print">
                              <a:extLst>
                                <a:ext uri="{28A0092B-C50C-407E-A947-70E740481C1C}">
                                  <a14:useLocalDpi xmlns:a14="http://schemas.microsoft.com/office/drawing/2010/main" val="0"/>
                                </a:ext>
                              </a:extLst>
                            </a:blip>
                            <a:srcRect l="3877" t="-1" r="8201" b="37"/>
                            <a:stretch/>
                          </pic:blipFill>
                          <pic:spPr bwMode="auto">
                            <a:xfrm>
                              <a:off x="170085" y="0"/>
                              <a:ext cx="2721699" cy="2147777"/>
                            </a:xfrm>
                            <a:prstGeom prst="rect">
                              <a:avLst/>
                            </a:prstGeom>
                            <a:noFill/>
                            <a:ln>
                              <a:noFill/>
                            </a:ln>
                          </pic:spPr>
                        </pic:pic>
                        <wps:wsp>
                          <wps:cNvPr id="24" name="Tekstvak 24"/>
                          <wps:cNvSpPr txBox="1"/>
                          <wps:spPr>
                            <a:xfrm>
                              <a:off x="63509" y="2179674"/>
                              <a:ext cx="2828261" cy="562610"/>
                            </a:xfrm>
                            <a:prstGeom prst="rect">
                              <a:avLst/>
                            </a:prstGeom>
                            <a:solidFill>
                              <a:schemeClr val="lt1"/>
                            </a:solidFill>
                            <a:ln w="6350">
                              <a:noFill/>
                            </a:ln>
                          </wps:spPr>
                          <wps:txbx>
                            <w:txbxContent>
                              <w:p w14:paraId="705D5D56" w14:textId="77777777" w:rsidR="004518C4" w:rsidRPr="003B1A21" w:rsidRDefault="004518C4" w:rsidP="005F61E7">
                                <w:pPr>
                                  <w:jc w:val="both"/>
                                  <w:rPr>
                                    <w:i/>
                                    <w:sz w:val="16"/>
                                    <w:szCs w:val="16"/>
                                  </w:rPr>
                                </w:pPr>
                                <w:r w:rsidRPr="00277838">
                                  <w:rPr>
                                    <w:i/>
                                    <w:sz w:val="16"/>
                                    <w:szCs w:val="16"/>
                                  </w:rPr>
                                  <w:t xml:space="preserve">Fig. </w:t>
                                </w:r>
                                <w:r>
                                  <w:rPr>
                                    <w:i/>
                                    <w:sz w:val="16"/>
                                    <w:szCs w:val="16"/>
                                  </w:rPr>
                                  <w:t>4</w:t>
                                </w:r>
                                <w:r w:rsidRPr="00277838">
                                  <w:rPr>
                                    <w:i/>
                                    <w:sz w:val="16"/>
                                    <w:szCs w:val="16"/>
                                  </w:rPr>
                                  <w:t>. Van</w:t>
                                </w:r>
                                <w:r w:rsidRPr="003B1A21">
                                  <w:rPr>
                                    <w:i/>
                                    <w:sz w:val="16"/>
                                    <w:szCs w:val="16"/>
                                  </w:rPr>
                                  <w:t xml:space="preserve"> </w:t>
                                </w:r>
                                <w:proofErr w:type="spellStart"/>
                                <w:r w:rsidRPr="003B1A21">
                                  <w:rPr>
                                    <w:i/>
                                    <w:sz w:val="16"/>
                                    <w:szCs w:val="16"/>
                                  </w:rPr>
                                  <w:t>Veenhapper</w:t>
                                </w:r>
                                <w:proofErr w:type="spellEnd"/>
                                <w:r w:rsidRPr="003B1A21">
                                  <w:rPr>
                                    <w:i/>
                                    <w:sz w:val="16"/>
                                    <w:szCs w:val="16"/>
                                  </w:rPr>
                                  <w:t xml:space="preserve"> </w:t>
                                </w:r>
                                <w:r>
                                  <w:rPr>
                                    <w:i/>
                                    <w:sz w:val="16"/>
                                    <w:szCs w:val="16"/>
                                  </w:rPr>
                                  <w:t>(R.M. Frings, jan. 2004)</w:t>
                                </w:r>
                              </w:p>
                              <w:p w14:paraId="337A0530" w14:textId="3B2AB48D" w:rsidR="004518C4" w:rsidRPr="00DB2106" w:rsidRDefault="004518C4" w:rsidP="005F61E7">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w14:anchorId="6E64E924" id="Groep 46" o:spid="_x0000_s1035" style="position:absolute;left:0;text-align:left;margin-left:-3.55pt;margin-top:8.7pt;width:380.95pt;height:216.8pt;z-index:251729920" coordsize="48378,2753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">
                <v:group id="Groep 77" o:spid="_x0000_s1036" style="position:absolute;width:20542;height:27533" coordsize="20542,27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shape id="Afbeelding 70" o:spid="_x0000_s1037" type="#_x0000_t75" style="position:absolute;left:285;width:19412;height:21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">
                    <v:imagedata r:id="rId17" o:title="" croptop="16095f" cropbottom="17395f" cropleft="20532f" cropright="29542f"/>
                    <v:path arrowok="t"/>
                  </v:shape>
                  <v:shape id="Tekstvak 76" o:spid="_x0000_s1038" type="#_x0000_t202" style="position:absolute;top:21907;width:20542;height:5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" fillcolor="white [3201]" stroked="f" strokeweight=".5pt">
                    <v:textbox>
                      <w:txbxContent>
                        <w:p w14:paraId="20CAAA54" w14:textId="77777777" w:rsidR="004518C4" w:rsidRPr="005F61E7" w:rsidRDefault="004518C4" w:rsidP="00DB2106">
                          <w:pPr>
                            <w:rPr>
                              <w:i/>
                              <w:sz w:val="16"/>
                              <w:szCs w:val="16"/>
                            </w:rPr>
                          </w:pPr>
                          <w:r w:rsidRPr="005F61E7">
                            <w:rPr>
                              <w:i/>
                              <w:sz w:val="16"/>
                              <w:szCs w:val="16"/>
                            </w:rPr>
                            <w:t xml:space="preserve">Fig. 3. De </w:t>
                          </w:r>
                          <w:proofErr w:type="spellStart"/>
                          <w:r w:rsidRPr="005F61E7">
                            <w:rPr>
                              <w:i/>
                              <w:sz w:val="16"/>
                              <w:szCs w:val="16"/>
                            </w:rPr>
                            <w:t>Hamonhapper</w:t>
                          </w:r>
                          <w:proofErr w:type="spellEnd"/>
                          <w:r w:rsidRPr="005F61E7">
                            <w:rPr>
                              <w:i/>
                              <w:sz w:val="16"/>
                              <w:szCs w:val="16"/>
                            </w:rPr>
                            <w:t xml:space="preserve"> in actie tijdens de bemonstering van de Rijntakken (Sloff, 2022</w:t>
                          </w:r>
                          <w:r w:rsidRPr="005F61E7">
                            <w:rPr>
                              <w:rFonts w:ascii="Helvetica" w:hAnsi="Helvetica" w:cs="Helvetica"/>
                              <w:i/>
                              <w:color w:val="auto"/>
                              <w:sz w:val="16"/>
                              <w:szCs w:val="16"/>
                            </w:rPr>
                            <w:t>).</w:t>
                          </w:r>
                        </w:p>
                      </w:txbxContent>
                    </v:textbox>
                  </v:shape>
                </v:group>
                <v:group id="Groep 43" o:spid="_x0000_s1039" style="position:absolute;left:20095;width:28283;height:27422" coordorigin="635" coordsize="28282,27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Afbeelding 58" o:spid="_x0000_s1040" type="#_x0000_t75" style="position:absolute;left:1700;width:27217;height:21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">
                    <v:imagedata r:id="rId18" o:title="Veen-08" croptop="-1f" cropbottom="24f" cropleft="2541f" cropright="5375f"/>
                    <v:path arrowok="t"/>
                  </v:shape>
                  <v:shape id="Tekstvak 24" o:spid="_x0000_s1041" type="#_x0000_t202" style="position:absolute;left:635;top:21796;width:28282;height:5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" fillcolor="white [3201]" stroked="f" strokeweight=".5pt">
                    <v:textbox>
                      <w:txbxContent>
                        <w:p w14:paraId="705D5D56" w14:textId="77777777" w:rsidR="004518C4" w:rsidRPr="003B1A21" w:rsidRDefault="004518C4" w:rsidP="005F61E7">
                          <w:pPr>
                            <w:jc w:val="both"/>
                            <w:rPr>
                              <w:i/>
                              <w:sz w:val="16"/>
                              <w:szCs w:val="16"/>
                            </w:rPr>
                          </w:pPr>
                          <w:r w:rsidRPr="00277838">
                            <w:rPr>
                              <w:i/>
                              <w:sz w:val="16"/>
                              <w:szCs w:val="16"/>
                            </w:rPr>
                            <w:t xml:space="preserve">Fig. </w:t>
                          </w:r>
                          <w:r>
                            <w:rPr>
                              <w:i/>
                              <w:sz w:val="16"/>
                              <w:szCs w:val="16"/>
                            </w:rPr>
                            <w:t>4</w:t>
                          </w:r>
                          <w:r w:rsidRPr="00277838">
                            <w:rPr>
                              <w:i/>
                              <w:sz w:val="16"/>
                              <w:szCs w:val="16"/>
                            </w:rPr>
                            <w:t>. Van</w:t>
                          </w:r>
                          <w:r w:rsidRPr="003B1A21">
                            <w:rPr>
                              <w:i/>
                              <w:sz w:val="16"/>
                              <w:szCs w:val="16"/>
                            </w:rPr>
                            <w:t xml:space="preserve"> </w:t>
                          </w:r>
                          <w:proofErr w:type="spellStart"/>
                          <w:r w:rsidRPr="003B1A21">
                            <w:rPr>
                              <w:i/>
                              <w:sz w:val="16"/>
                              <w:szCs w:val="16"/>
                            </w:rPr>
                            <w:t>Veenhapper</w:t>
                          </w:r>
                          <w:proofErr w:type="spellEnd"/>
                          <w:r w:rsidRPr="003B1A21">
                            <w:rPr>
                              <w:i/>
                              <w:sz w:val="16"/>
                              <w:szCs w:val="16"/>
                            </w:rPr>
                            <w:t xml:space="preserve"> </w:t>
                          </w:r>
                          <w:r>
                            <w:rPr>
                              <w:i/>
                              <w:sz w:val="16"/>
                              <w:szCs w:val="16"/>
                            </w:rPr>
                            <w:t>(R.M. Frings, jan. 2004)</w:t>
                          </w:r>
                        </w:p>
                        <w:p w14:paraId="337A0530" w14:textId="3B2AB48D" w:rsidR="004518C4" w:rsidRPr="00DB2106" w:rsidRDefault="004518C4" w:rsidP="005F61E7">
                          <w:pPr>
                            <w:rPr>
                              <w:sz w:val="16"/>
                              <w:szCs w:val="16"/>
                            </w:rPr>
                          </w:pPr>
                        </w:p>
                      </w:txbxContent>
                    </v:textbox>
                  </v:shape>
                </v:group>
              </v:group>
            </w:pict>
          </mc:Fallback>
        </mc:AlternateContent>
      </w:r>
    </w:p>
    <w:p w14:paraId="2ABF1C7B" w14:textId="75FDA910" w:rsidR="005F61E7" w:rsidRDefault="005F61E7" w:rsidP="005F61E7">
      <w:pPr>
        <w:jc w:val="both"/>
      </w:pPr>
    </w:p>
    <w:p w14:paraId="00B45C40" w14:textId="77777777" w:rsidR="005F61E7" w:rsidRDefault="005F61E7" w:rsidP="005F61E7">
      <w:pPr>
        <w:jc w:val="both"/>
      </w:pPr>
    </w:p>
    <w:p w14:paraId="2243B441" w14:textId="77777777" w:rsidR="005F61E7" w:rsidRDefault="005F61E7" w:rsidP="005F61E7">
      <w:pPr>
        <w:jc w:val="both"/>
      </w:pPr>
      <w:r>
        <w:t xml:space="preserve"> </w:t>
      </w:r>
    </w:p>
    <w:p w14:paraId="1A66F384" w14:textId="77777777" w:rsidR="005F61E7" w:rsidRDefault="005F61E7" w:rsidP="005F61E7">
      <w:pPr>
        <w:jc w:val="both"/>
      </w:pPr>
    </w:p>
    <w:p w14:paraId="7A98BC05" w14:textId="77777777" w:rsidR="005F61E7" w:rsidRDefault="005F61E7" w:rsidP="005F61E7">
      <w:pPr>
        <w:jc w:val="both"/>
      </w:pPr>
    </w:p>
    <w:p w14:paraId="507202B1" w14:textId="77777777" w:rsidR="005F61E7" w:rsidRDefault="005F61E7" w:rsidP="005F61E7">
      <w:pPr>
        <w:jc w:val="both"/>
      </w:pPr>
    </w:p>
    <w:p w14:paraId="40DE0DB4" w14:textId="77777777" w:rsidR="005F61E7" w:rsidRDefault="005F61E7" w:rsidP="005F61E7">
      <w:pPr>
        <w:jc w:val="both"/>
      </w:pPr>
    </w:p>
    <w:p w14:paraId="21C07E38" w14:textId="77777777" w:rsidR="005F61E7" w:rsidRDefault="005F61E7" w:rsidP="005F61E7">
      <w:pPr>
        <w:jc w:val="both"/>
      </w:pPr>
    </w:p>
    <w:p w14:paraId="70B6FD49" w14:textId="77777777" w:rsidR="005F61E7" w:rsidRDefault="005F61E7" w:rsidP="005F61E7">
      <w:pPr>
        <w:jc w:val="both"/>
      </w:pPr>
    </w:p>
    <w:p w14:paraId="371FDCA5" w14:textId="77777777" w:rsidR="005F61E7" w:rsidRDefault="005F61E7" w:rsidP="005F61E7">
      <w:pPr>
        <w:jc w:val="both"/>
      </w:pPr>
    </w:p>
    <w:p w14:paraId="5C607AFC" w14:textId="5B6B2BD6" w:rsidR="005F61E7" w:rsidRDefault="005F61E7" w:rsidP="005F61E7">
      <w:pPr>
        <w:jc w:val="both"/>
        <w:rPr>
          <w:i/>
          <w:sz w:val="16"/>
          <w:szCs w:val="16"/>
        </w:rPr>
      </w:pPr>
    </w:p>
    <w:p w14:paraId="7C5AF59A" w14:textId="77777777" w:rsidR="005F61E7" w:rsidRDefault="005F61E7" w:rsidP="005F61E7">
      <w:pPr>
        <w:jc w:val="both"/>
        <w:rPr>
          <w:i/>
          <w:sz w:val="16"/>
          <w:szCs w:val="16"/>
        </w:rPr>
      </w:pPr>
    </w:p>
    <w:p w14:paraId="488D0FE7" w14:textId="18704E35" w:rsidR="005F61E7" w:rsidRDefault="005F61E7" w:rsidP="005F61E7">
      <w:pPr>
        <w:jc w:val="both"/>
        <w:rPr>
          <w:i/>
          <w:sz w:val="16"/>
          <w:szCs w:val="16"/>
        </w:rPr>
      </w:pPr>
    </w:p>
    <w:p w14:paraId="66A7ED9A" w14:textId="1134F802" w:rsidR="005F61E7" w:rsidRDefault="005F61E7" w:rsidP="005F61E7">
      <w:pPr>
        <w:jc w:val="both"/>
        <w:rPr>
          <w:i/>
          <w:sz w:val="16"/>
          <w:szCs w:val="16"/>
        </w:rPr>
      </w:pPr>
    </w:p>
    <w:p w14:paraId="04C6390E" w14:textId="3CC86E88" w:rsidR="004840AA" w:rsidRPr="009C34AC" w:rsidRDefault="00457A5D" w:rsidP="009C34AC">
      <w:pPr>
        <w:pStyle w:val="Huisstijl-Kop3"/>
      </w:pPr>
      <w:bookmarkStart w:id="8" w:name="_Toc155185870"/>
      <w:r w:rsidRPr="009C34AC">
        <w:lastRenderedPageBreak/>
        <w:t>Beeldopname</w:t>
      </w:r>
      <w:r w:rsidR="004840AA" w:rsidRPr="009C34AC">
        <w:t xml:space="preserve"> van de rivierbodem</w:t>
      </w:r>
      <w:bookmarkEnd w:id="8"/>
    </w:p>
    <w:p w14:paraId="43879019" w14:textId="63292FFC" w:rsidR="004840AA" w:rsidRDefault="004840AA" w:rsidP="004840AA"/>
    <w:p w14:paraId="1D7A1ECC" w14:textId="6CD941AB" w:rsidR="00457A5D" w:rsidRDefault="0073064D" w:rsidP="00457A5D">
      <w:pPr>
        <w:jc w:val="both"/>
        <w:rPr>
          <w:rFonts w:asciiTheme="minorHAnsi" w:hAnsiTheme="minorHAnsi"/>
        </w:rPr>
      </w:pPr>
      <w:r>
        <w:t xml:space="preserve">Er zijn geen </w:t>
      </w:r>
      <w:r w:rsidRPr="00B50486">
        <w:rPr>
          <w:rFonts w:asciiTheme="minorHAnsi" w:hAnsiTheme="minorHAnsi"/>
        </w:rPr>
        <w:t>beeldopnames van de rivierbodem gemaakt tijdens de bemonstering.</w:t>
      </w:r>
    </w:p>
    <w:p w14:paraId="65B93587" w14:textId="77777777" w:rsidR="00457A5D" w:rsidRDefault="00457A5D" w:rsidP="00457A5D">
      <w:pPr>
        <w:jc w:val="both"/>
        <w:rPr>
          <w:rFonts w:asciiTheme="minorHAnsi" w:hAnsiTheme="minorHAnsi"/>
        </w:rPr>
      </w:pPr>
    </w:p>
    <w:p w14:paraId="35838FE7" w14:textId="18660929" w:rsidR="009833D9" w:rsidRPr="00B50486" w:rsidRDefault="00CC7D94" w:rsidP="00A14A3E">
      <w:pPr>
        <w:pStyle w:val="Huisstijl-Kop3"/>
        <w:rPr>
          <w:rFonts w:asciiTheme="minorHAnsi" w:hAnsiTheme="minorHAnsi"/>
        </w:rPr>
      </w:pPr>
      <w:bookmarkStart w:id="9" w:name="_Toc155185871"/>
      <w:r w:rsidRPr="00B50486">
        <w:rPr>
          <w:rFonts w:asciiTheme="minorHAnsi" w:hAnsiTheme="minorHAnsi"/>
        </w:rPr>
        <w:t>Laboratoriumanalyse</w:t>
      </w:r>
      <w:bookmarkEnd w:id="9"/>
      <w:r w:rsidRPr="00B50486">
        <w:rPr>
          <w:rFonts w:asciiTheme="minorHAnsi" w:hAnsiTheme="minorHAnsi"/>
        </w:rPr>
        <w:t xml:space="preserve"> </w:t>
      </w:r>
    </w:p>
    <w:p w14:paraId="13346451" w14:textId="0FEF2F2D" w:rsidR="008823E5" w:rsidRPr="00B50486" w:rsidRDefault="008823E5" w:rsidP="009833D9">
      <w:pPr>
        <w:rPr>
          <w:rFonts w:asciiTheme="minorHAnsi" w:hAnsiTheme="minorHAnsi"/>
        </w:rPr>
      </w:pPr>
    </w:p>
    <w:p w14:paraId="65F199BA" w14:textId="6346E61B" w:rsidR="0073064D" w:rsidRPr="007E0D2D" w:rsidRDefault="00373F69" w:rsidP="005F61E7">
      <w:pPr>
        <w:autoSpaceDE w:val="0"/>
        <w:adjustRightInd w:val="0"/>
        <w:jc w:val="both"/>
        <w:textAlignment w:val="auto"/>
        <w:rPr>
          <w:rFonts w:asciiTheme="minorHAnsi" w:hAnsiTheme="minorHAnsi" w:cs="Calibri"/>
          <w:color w:val="auto"/>
        </w:rPr>
      </w:pPr>
      <w:r w:rsidRPr="00B50486">
        <w:rPr>
          <w:rFonts w:asciiTheme="minorHAnsi" w:hAnsiTheme="minorHAnsi" w:cs="Calibri"/>
          <w:color w:val="auto"/>
        </w:rPr>
        <w:t xml:space="preserve">De korrelgroottebepaling van de in totaal 501 sedimentmonsters is uitgevoerd in twee laboratoria: het laboratorium van Mos Grondmechanica en het laboratorium van de </w:t>
      </w:r>
      <w:r w:rsidR="0073064D" w:rsidRPr="00B50486">
        <w:rPr>
          <w:rFonts w:asciiTheme="minorHAnsi" w:hAnsiTheme="minorHAnsi" w:cs="Calibri"/>
          <w:color w:val="auto"/>
        </w:rPr>
        <w:t xml:space="preserve">Gemeente </w:t>
      </w:r>
      <w:r w:rsidR="0073064D" w:rsidRPr="007E0D2D">
        <w:rPr>
          <w:rFonts w:asciiTheme="minorHAnsi" w:hAnsiTheme="minorHAnsi" w:cs="Calibri"/>
          <w:color w:val="auto"/>
        </w:rPr>
        <w:t xml:space="preserve">Rotterdam (Team Veldonderzoek Laboratorium en </w:t>
      </w:r>
      <w:proofErr w:type="spellStart"/>
      <w:r w:rsidR="0073064D" w:rsidRPr="007E0D2D">
        <w:rPr>
          <w:rFonts w:asciiTheme="minorHAnsi" w:hAnsiTheme="minorHAnsi" w:cs="Calibri"/>
          <w:color w:val="auto"/>
        </w:rPr>
        <w:t>Geodata</w:t>
      </w:r>
      <w:proofErr w:type="spellEnd"/>
      <w:r w:rsidR="0073064D" w:rsidRPr="007E0D2D">
        <w:rPr>
          <w:rFonts w:asciiTheme="minorHAnsi" w:hAnsiTheme="minorHAnsi" w:cs="Calibri"/>
          <w:color w:val="auto"/>
        </w:rPr>
        <w:t xml:space="preserve">) </w:t>
      </w:r>
      <w:r w:rsidR="00AD4E98" w:rsidRPr="007E0D2D">
        <w:rPr>
          <w:rFonts w:asciiTheme="minorHAnsi" w:hAnsiTheme="minorHAnsi" w:cs="Calibri"/>
          <w:color w:val="auto"/>
        </w:rPr>
        <w:t xml:space="preserve">conform </w:t>
      </w:r>
      <w:r w:rsidR="0073064D" w:rsidRPr="007E0D2D">
        <w:rPr>
          <w:rFonts w:asciiTheme="minorHAnsi" w:hAnsiTheme="minorHAnsi" w:cs="Calibri"/>
          <w:color w:val="auto"/>
        </w:rPr>
        <w:t xml:space="preserve">NEN-EN-ISO 17892-4 </w:t>
      </w:r>
      <w:r w:rsidR="00B50486" w:rsidRPr="007E0D2D">
        <w:rPr>
          <w:rFonts w:asciiTheme="minorHAnsi" w:hAnsiTheme="minorHAnsi" w:cs="Calibri"/>
          <w:color w:val="auto"/>
        </w:rPr>
        <w:t>(NEN, 2016</w:t>
      </w:r>
      <w:r w:rsidR="00AD4E98" w:rsidRPr="007E0D2D">
        <w:rPr>
          <w:rFonts w:asciiTheme="minorHAnsi" w:hAnsiTheme="minorHAnsi" w:cs="Calibri"/>
          <w:color w:val="auto"/>
        </w:rPr>
        <w:t xml:space="preserve">). </w:t>
      </w:r>
    </w:p>
    <w:p w14:paraId="3241B080" w14:textId="0E92B383" w:rsidR="005D2DD3" w:rsidRPr="005D2DD3" w:rsidRDefault="005D2DD3" w:rsidP="005F61E7">
      <w:pPr>
        <w:autoSpaceDE w:val="0"/>
        <w:adjustRightInd w:val="0"/>
        <w:ind w:firstLine="426"/>
        <w:jc w:val="both"/>
        <w:textAlignment w:val="auto"/>
        <w:rPr>
          <w:rFonts w:asciiTheme="minorHAnsi" w:hAnsiTheme="minorHAnsi" w:cs="Calibri"/>
          <w:color w:val="auto"/>
        </w:rPr>
      </w:pPr>
      <w:r w:rsidRPr="007E0D2D">
        <w:rPr>
          <w:rFonts w:asciiTheme="minorHAnsi" w:hAnsiTheme="minorHAnsi"/>
        </w:rPr>
        <w:t xml:space="preserve">Daartoe zijn de monsters eerst gedroogd in een oven totdat constantheid van massa bereikt was. </w:t>
      </w:r>
      <w:r w:rsidRPr="007E0D2D">
        <w:rPr>
          <w:rFonts w:asciiTheme="minorHAnsi" w:hAnsiTheme="minorHAnsi" w:cs="Calibri"/>
          <w:color w:val="auto"/>
        </w:rPr>
        <w:t>In het geval van zandmonsters is met een verdeelapparaat een representatief deelmonster</w:t>
      </w:r>
      <w:r w:rsidRPr="00B50486">
        <w:rPr>
          <w:rFonts w:asciiTheme="minorHAnsi" w:hAnsiTheme="minorHAnsi" w:cs="Calibri"/>
          <w:color w:val="auto"/>
        </w:rPr>
        <w:t xml:space="preserve"> genomen ten behoeve van de korrelgroottebepaling. Grindmonsters en grindhoudende monsters zijn in zijn totaliteit </w:t>
      </w:r>
      <w:r>
        <w:rPr>
          <w:rFonts w:asciiTheme="minorHAnsi" w:hAnsiTheme="minorHAnsi" w:cs="Calibri"/>
          <w:color w:val="auto"/>
        </w:rPr>
        <w:t>geanalyseerd</w:t>
      </w:r>
      <w:r w:rsidRPr="00B50486">
        <w:rPr>
          <w:rFonts w:asciiTheme="minorHAnsi" w:hAnsiTheme="minorHAnsi" w:cs="Calibri"/>
          <w:color w:val="auto"/>
        </w:rPr>
        <w:t xml:space="preserve">. </w:t>
      </w:r>
      <w:proofErr w:type="spellStart"/>
      <w:r w:rsidRPr="00B50486">
        <w:rPr>
          <w:rFonts w:asciiTheme="minorHAnsi" w:hAnsiTheme="minorHAnsi" w:cs="Calibri"/>
          <w:color w:val="auto"/>
        </w:rPr>
        <w:t>Kleihoudende</w:t>
      </w:r>
      <w:proofErr w:type="spellEnd"/>
      <w:r w:rsidRPr="00B50486">
        <w:rPr>
          <w:rFonts w:asciiTheme="minorHAnsi" w:hAnsiTheme="minorHAnsi" w:cs="Calibri"/>
          <w:color w:val="auto"/>
        </w:rPr>
        <w:t xml:space="preserve"> monsters zijn vooraf behandeld met </w:t>
      </w:r>
      <w:proofErr w:type="spellStart"/>
      <w:r w:rsidRPr="00B50486">
        <w:rPr>
          <w:rFonts w:asciiTheme="minorHAnsi" w:hAnsiTheme="minorHAnsi" w:cs="Calibri"/>
          <w:color w:val="auto"/>
        </w:rPr>
        <w:t>natriumpyrosfosfaat</w:t>
      </w:r>
      <w:proofErr w:type="spellEnd"/>
      <w:r w:rsidRPr="00B50486">
        <w:rPr>
          <w:rFonts w:asciiTheme="minorHAnsi" w:hAnsiTheme="minorHAnsi" w:cs="Calibri"/>
          <w:color w:val="auto"/>
        </w:rPr>
        <w:t xml:space="preserve"> om de kleideeltjes los te weken van de zandkorrels. Na het losweken zijn deze monsters uitgespoeld over de 0,063 mm zeef en is het zandgedeelte dat op de 0,063 mm zeef achterbleef, gedroogd in de droogstoof. </w:t>
      </w:r>
      <w:r w:rsidRPr="005D2DD3">
        <w:rPr>
          <w:rFonts w:asciiTheme="minorHAnsi" w:hAnsiTheme="minorHAnsi" w:cs="Calibri"/>
          <w:color w:val="auto"/>
        </w:rPr>
        <w:t>Schelpen zijn voorafgaand aan de korrelgroottebepaling verwijderd uit de monsters</w:t>
      </w:r>
      <w:r>
        <w:rPr>
          <w:rFonts w:asciiTheme="minorHAnsi" w:hAnsiTheme="minorHAnsi" w:cs="Calibri"/>
          <w:color w:val="auto"/>
        </w:rPr>
        <w:t>, waarbij h</w:t>
      </w:r>
      <w:r w:rsidRPr="005D2DD3">
        <w:rPr>
          <w:rFonts w:asciiTheme="minorHAnsi" w:hAnsiTheme="minorHAnsi" w:cs="Calibri"/>
          <w:color w:val="auto"/>
        </w:rPr>
        <w:t xml:space="preserve">et percentage schelpen (t.o.v. totale </w:t>
      </w:r>
      <w:r w:rsidR="00262C68">
        <w:rPr>
          <w:rFonts w:asciiTheme="minorHAnsi" w:hAnsiTheme="minorHAnsi" w:cs="Calibri"/>
          <w:color w:val="auto"/>
        </w:rPr>
        <w:t xml:space="preserve">oorspronkelijke </w:t>
      </w:r>
      <w:r w:rsidRPr="005D2DD3">
        <w:rPr>
          <w:rFonts w:asciiTheme="minorHAnsi" w:hAnsiTheme="minorHAnsi" w:cs="Calibri"/>
          <w:color w:val="auto"/>
        </w:rPr>
        <w:t>monstermassa) is geregistreerd.</w:t>
      </w:r>
    </w:p>
    <w:p w14:paraId="7DB95B5A" w14:textId="163780EF" w:rsidR="00512403" w:rsidRPr="00602926" w:rsidRDefault="005D2DD3" w:rsidP="005F61E7">
      <w:pPr>
        <w:pStyle w:val="Tekstopmerking"/>
        <w:spacing w:line="240" w:lineRule="exact"/>
        <w:ind w:firstLine="425"/>
        <w:jc w:val="both"/>
        <w:rPr>
          <w:color w:val="FF0000"/>
          <w:sz w:val="18"/>
          <w:szCs w:val="18"/>
        </w:rPr>
      </w:pPr>
      <w:r>
        <w:rPr>
          <w:rFonts w:asciiTheme="minorHAnsi" w:hAnsiTheme="minorHAnsi"/>
          <w:sz w:val="18"/>
          <w:szCs w:val="18"/>
        </w:rPr>
        <w:t>Vervolgens i</w:t>
      </w:r>
      <w:r w:rsidRPr="00B50486">
        <w:rPr>
          <w:rFonts w:asciiTheme="minorHAnsi" w:hAnsiTheme="minorHAnsi"/>
          <w:sz w:val="18"/>
          <w:szCs w:val="18"/>
        </w:rPr>
        <w:t xml:space="preserve">s elk monster volledig gezeefd over een set staaldraadzeven </w:t>
      </w:r>
      <w:r w:rsidR="00262C68">
        <w:rPr>
          <w:rFonts w:asciiTheme="minorHAnsi" w:hAnsiTheme="minorHAnsi"/>
          <w:sz w:val="18"/>
          <w:szCs w:val="18"/>
        </w:rPr>
        <w:t xml:space="preserve">met vierkante openingen en </w:t>
      </w:r>
      <w:r w:rsidRPr="00B50486">
        <w:rPr>
          <w:rFonts w:asciiTheme="minorHAnsi" w:hAnsiTheme="minorHAnsi"/>
          <w:sz w:val="18"/>
          <w:szCs w:val="18"/>
        </w:rPr>
        <w:t xml:space="preserve">aflopende maaswijdtes van </w:t>
      </w:r>
      <w:r w:rsidR="00262C68">
        <w:rPr>
          <w:rFonts w:asciiTheme="minorHAnsi" w:hAnsiTheme="minorHAnsi"/>
          <w:sz w:val="18"/>
          <w:szCs w:val="18"/>
        </w:rPr>
        <w:t>125 mm;</w:t>
      </w:r>
      <w:r>
        <w:rPr>
          <w:rFonts w:asciiTheme="minorHAnsi" w:hAnsiTheme="minorHAnsi"/>
          <w:sz w:val="18"/>
          <w:szCs w:val="18"/>
        </w:rPr>
        <w:t xml:space="preserve"> </w:t>
      </w:r>
      <w:r w:rsidRPr="00B50486">
        <w:rPr>
          <w:rFonts w:asciiTheme="minorHAnsi" w:hAnsiTheme="minorHAnsi"/>
          <w:sz w:val="18"/>
          <w:szCs w:val="18"/>
        </w:rPr>
        <w:t xml:space="preserve">90 mm; 63 mm; 45 mm; 31,5 mm; 22,4 mm; 16 mm; 11,2 mm; 8 mm; 5,6 </w:t>
      </w:r>
      <w:r w:rsidR="00262C68">
        <w:rPr>
          <w:rFonts w:asciiTheme="minorHAnsi" w:hAnsiTheme="minorHAnsi"/>
          <w:sz w:val="18"/>
          <w:szCs w:val="18"/>
        </w:rPr>
        <w:t xml:space="preserve">mm, 4 mm; 2,8 mm; </w:t>
      </w:r>
      <w:r w:rsidRPr="00602926">
        <w:rPr>
          <w:rFonts w:asciiTheme="minorHAnsi" w:hAnsiTheme="minorHAnsi"/>
          <w:sz w:val="18"/>
          <w:szCs w:val="18"/>
        </w:rPr>
        <w:t>2 mm; 1,4 mm; 1 mm; 0,710 mm; 0,500 mm; 0,355 mm; 0,250 mm; 0,125 mm; 0,09 mm en 0,063 mm.</w:t>
      </w:r>
      <w:r w:rsidRPr="00602926">
        <w:rPr>
          <w:rFonts w:asciiTheme="minorHAnsi" w:hAnsiTheme="minorHAnsi" w:cs="Calibri"/>
          <w:color w:val="auto"/>
          <w:sz w:val="18"/>
          <w:szCs w:val="18"/>
        </w:rPr>
        <w:t xml:space="preserve"> </w:t>
      </w:r>
      <w:r w:rsidRPr="00602926">
        <w:rPr>
          <w:rFonts w:asciiTheme="minorHAnsi" w:hAnsiTheme="minorHAnsi"/>
          <w:sz w:val="18"/>
          <w:szCs w:val="18"/>
        </w:rPr>
        <w:t xml:space="preserve">Van elke zeeffractie is de massa bepaald. </w:t>
      </w:r>
      <w:r w:rsidR="00512403" w:rsidRPr="00602926">
        <w:rPr>
          <w:sz w:val="18"/>
          <w:szCs w:val="18"/>
        </w:rPr>
        <w:t>In het lab</w:t>
      </w:r>
      <w:r w:rsidR="00602926">
        <w:rPr>
          <w:sz w:val="18"/>
          <w:szCs w:val="18"/>
        </w:rPr>
        <w:t>orat</w:t>
      </w:r>
      <w:r w:rsidR="007E0D2D">
        <w:rPr>
          <w:sz w:val="18"/>
          <w:szCs w:val="18"/>
        </w:rPr>
        <w:t>o</w:t>
      </w:r>
      <w:r w:rsidR="00602926">
        <w:rPr>
          <w:sz w:val="18"/>
          <w:szCs w:val="18"/>
        </w:rPr>
        <w:t>rium</w:t>
      </w:r>
      <w:r w:rsidR="00512403" w:rsidRPr="00602926">
        <w:rPr>
          <w:sz w:val="18"/>
          <w:szCs w:val="18"/>
        </w:rPr>
        <w:t xml:space="preserve"> is van een aantal monsters ook de diameter van de grootste steen bepaald (</w:t>
      </w:r>
      <w:proofErr w:type="spellStart"/>
      <w:r w:rsidR="00512403" w:rsidRPr="00602926">
        <w:rPr>
          <w:i/>
          <w:sz w:val="18"/>
          <w:szCs w:val="18"/>
        </w:rPr>
        <w:t>D</w:t>
      </w:r>
      <w:r w:rsidR="00512403" w:rsidRPr="00602926">
        <w:rPr>
          <w:i/>
          <w:sz w:val="18"/>
          <w:szCs w:val="18"/>
          <w:vertAlign w:val="subscript"/>
        </w:rPr>
        <w:t>max</w:t>
      </w:r>
      <w:proofErr w:type="spellEnd"/>
      <w:r w:rsidR="00512403" w:rsidRPr="00602926">
        <w:rPr>
          <w:sz w:val="18"/>
          <w:szCs w:val="18"/>
        </w:rPr>
        <w:t xml:space="preserve">). Daarbij is steeds de middelste van de drie korrelassen opgemeten (de </w:t>
      </w:r>
      <w:proofErr w:type="spellStart"/>
      <w:r w:rsidR="00512403" w:rsidRPr="00602926">
        <w:rPr>
          <w:i/>
          <w:sz w:val="18"/>
          <w:szCs w:val="18"/>
        </w:rPr>
        <w:t>b</w:t>
      </w:r>
      <w:r w:rsidR="00512403" w:rsidRPr="00602926">
        <w:rPr>
          <w:sz w:val="18"/>
          <w:szCs w:val="18"/>
        </w:rPr>
        <w:t>-as</w:t>
      </w:r>
      <w:proofErr w:type="spellEnd"/>
      <w:r w:rsidR="00512403" w:rsidRPr="00602926">
        <w:rPr>
          <w:sz w:val="18"/>
          <w:szCs w:val="18"/>
        </w:rPr>
        <w:t xml:space="preserve">). </w:t>
      </w:r>
    </w:p>
    <w:p w14:paraId="33246D72" w14:textId="2426461F" w:rsidR="0073064D" w:rsidRPr="00B50486" w:rsidRDefault="00B50486" w:rsidP="005F61E7">
      <w:pPr>
        <w:autoSpaceDE w:val="0"/>
        <w:adjustRightInd w:val="0"/>
        <w:ind w:firstLine="425"/>
        <w:jc w:val="both"/>
        <w:textAlignment w:val="auto"/>
        <w:rPr>
          <w:rFonts w:asciiTheme="minorHAnsi" w:hAnsiTheme="minorHAnsi" w:cs="Calibri"/>
          <w:color w:val="auto"/>
        </w:rPr>
      </w:pPr>
      <w:r w:rsidRPr="00B50486">
        <w:rPr>
          <w:rFonts w:asciiTheme="minorHAnsi" w:hAnsiTheme="minorHAnsi" w:cs="Calibri"/>
          <w:color w:val="auto"/>
        </w:rPr>
        <w:t xml:space="preserve">In het laboratorium van Mos Grondmechanica </w:t>
      </w:r>
      <w:r w:rsidR="00373F69" w:rsidRPr="00B50486">
        <w:rPr>
          <w:rFonts w:asciiTheme="minorHAnsi" w:hAnsiTheme="minorHAnsi" w:cs="Calibri"/>
          <w:color w:val="auto"/>
        </w:rPr>
        <w:t xml:space="preserve">is de volgende apparatuur gebruikt: een zeefmachine van het merk </w:t>
      </w:r>
      <w:r w:rsidR="0073064D" w:rsidRPr="00B50486">
        <w:rPr>
          <w:rFonts w:asciiTheme="minorHAnsi" w:hAnsiTheme="minorHAnsi" w:cs="Calibri"/>
          <w:color w:val="auto"/>
        </w:rPr>
        <w:t>Haver &amp; Boecker</w:t>
      </w:r>
      <w:r w:rsidR="00373F69" w:rsidRPr="00B50486">
        <w:rPr>
          <w:rFonts w:asciiTheme="minorHAnsi" w:hAnsiTheme="minorHAnsi" w:cs="Calibri"/>
          <w:color w:val="auto"/>
        </w:rPr>
        <w:t xml:space="preserve"> (model</w:t>
      </w:r>
      <w:r w:rsidR="0073064D" w:rsidRPr="00B50486">
        <w:rPr>
          <w:rFonts w:asciiTheme="minorHAnsi" w:hAnsiTheme="minorHAnsi" w:cs="Calibri"/>
          <w:color w:val="auto"/>
        </w:rPr>
        <w:t xml:space="preserve"> EML200 Digital n</w:t>
      </w:r>
      <w:r w:rsidR="00373F69" w:rsidRPr="00B50486">
        <w:rPr>
          <w:rFonts w:asciiTheme="minorHAnsi" w:hAnsiTheme="minorHAnsi" w:cs="Calibri"/>
          <w:color w:val="auto"/>
        </w:rPr>
        <w:t>)</w:t>
      </w:r>
      <w:r w:rsidRPr="00B50486">
        <w:rPr>
          <w:rFonts w:asciiTheme="minorHAnsi" w:hAnsiTheme="minorHAnsi" w:cs="Calibri"/>
          <w:color w:val="auto"/>
        </w:rPr>
        <w:t>,</w:t>
      </w:r>
      <w:r w:rsidR="00373F69" w:rsidRPr="00B50486">
        <w:rPr>
          <w:rFonts w:asciiTheme="minorHAnsi" w:hAnsiTheme="minorHAnsi" w:cs="Calibri"/>
          <w:color w:val="auto"/>
        </w:rPr>
        <w:t xml:space="preserve"> een weegschaal van het merk </w:t>
      </w:r>
      <w:proofErr w:type="spellStart"/>
      <w:r w:rsidR="0073064D" w:rsidRPr="00B50486">
        <w:rPr>
          <w:rFonts w:asciiTheme="minorHAnsi" w:hAnsiTheme="minorHAnsi" w:cs="Calibri"/>
          <w:color w:val="auto"/>
        </w:rPr>
        <w:t>Sartorius</w:t>
      </w:r>
      <w:proofErr w:type="spellEnd"/>
      <w:r w:rsidR="0073064D" w:rsidRPr="00B50486">
        <w:rPr>
          <w:rFonts w:asciiTheme="minorHAnsi" w:hAnsiTheme="minorHAnsi" w:cs="Calibri"/>
          <w:color w:val="auto"/>
        </w:rPr>
        <w:t xml:space="preserve"> </w:t>
      </w:r>
      <w:r w:rsidR="00373F69" w:rsidRPr="00B50486">
        <w:rPr>
          <w:rFonts w:asciiTheme="minorHAnsi" w:hAnsiTheme="minorHAnsi" w:cs="Calibri"/>
          <w:color w:val="auto"/>
        </w:rPr>
        <w:t xml:space="preserve">(model </w:t>
      </w:r>
      <w:r w:rsidR="0073064D" w:rsidRPr="00B50486">
        <w:rPr>
          <w:rFonts w:asciiTheme="minorHAnsi" w:hAnsiTheme="minorHAnsi" w:cs="Calibri"/>
          <w:color w:val="auto"/>
        </w:rPr>
        <w:t>CP4202S</w:t>
      </w:r>
      <w:r w:rsidR="00373F69" w:rsidRPr="00B50486">
        <w:rPr>
          <w:rFonts w:asciiTheme="minorHAnsi" w:hAnsiTheme="minorHAnsi" w:cs="Calibri"/>
          <w:color w:val="auto"/>
        </w:rPr>
        <w:t>)</w:t>
      </w:r>
      <w:r w:rsidRPr="00B50486">
        <w:rPr>
          <w:rFonts w:asciiTheme="minorHAnsi" w:hAnsiTheme="minorHAnsi" w:cs="Calibri"/>
          <w:color w:val="auto"/>
        </w:rPr>
        <w:t xml:space="preserve"> en een d</w:t>
      </w:r>
      <w:r w:rsidR="0073064D" w:rsidRPr="00B50486">
        <w:rPr>
          <w:rFonts w:asciiTheme="minorHAnsi" w:hAnsiTheme="minorHAnsi" w:cs="Calibri"/>
          <w:color w:val="auto"/>
        </w:rPr>
        <w:t>roogst</w:t>
      </w:r>
      <w:r w:rsidRPr="00B50486">
        <w:rPr>
          <w:rFonts w:asciiTheme="minorHAnsi" w:hAnsiTheme="minorHAnsi" w:cs="Calibri"/>
          <w:color w:val="auto"/>
        </w:rPr>
        <w:t>o</w:t>
      </w:r>
      <w:r w:rsidR="0073064D" w:rsidRPr="00B50486">
        <w:rPr>
          <w:rFonts w:asciiTheme="minorHAnsi" w:hAnsiTheme="minorHAnsi" w:cs="Calibri"/>
          <w:color w:val="auto"/>
        </w:rPr>
        <w:t xml:space="preserve">of </w:t>
      </w:r>
      <w:r w:rsidRPr="00B50486">
        <w:rPr>
          <w:rFonts w:asciiTheme="minorHAnsi" w:hAnsiTheme="minorHAnsi" w:cs="Calibri"/>
          <w:color w:val="auto"/>
        </w:rPr>
        <w:t>van het merk</w:t>
      </w:r>
      <w:r w:rsidR="0073064D" w:rsidRPr="00B50486">
        <w:rPr>
          <w:rFonts w:asciiTheme="minorHAnsi" w:hAnsiTheme="minorHAnsi" w:cs="Calibri"/>
          <w:color w:val="auto"/>
        </w:rPr>
        <w:t xml:space="preserve"> </w:t>
      </w:r>
      <w:proofErr w:type="spellStart"/>
      <w:r w:rsidR="0073064D" w:rsidRPr="00B50486">
        <w:rPr>
          <w:rFonts w:asciiTheme="minorHAnsi" w:hAnsiTheme="minorHAnsi" w:cs="Calibri"/>
          <w:color w:val="auto"/>
        </w:rPr>
        <w:t>Memmert</w:t>
      </w:r>
      <w:proofErr w:type="spellEnd"/>
      <w:r w:rsidR="0073064D" w:rsidRPr="00B50486">
        <w:rPr>
          <w:rFonts w:asciiTheme="minorHAnsi" w:hAnsiTheme="minorHAnsi" w:cs="Calibri"/>
          <w:color w:val="auto"/>
        </w:rPr>
        <w:t xml:space="preserve"> </w:t>
      </w:r>
      <w:r w:rsidRPr="00B50486">
        <w:rPr>
          <w:rFonts w:asciiTheme="minorHAnsi" w:hAnsiTheme="minorHAnsi" w:cs="Calibri"/>
          <w:color w:val="auto"/>
        </w:rPr>
        <w:t xml:space="preserve">(model </w:t>
      </w:r>
      <w:r w:rsidR="0073064D" w:rsidRPr="00B50486">
        <w:rPr>
          <w:rFonts w:asciiTheme="minorHAnsi" w:hAnsiTheme="minorHAnsi" w:cs="Calibri"/>
          <w:color w:val="auto"/>
        </w:rPr>
        <w:t>UL80</w:t>
      </w:r>
      <w:r w:rsidRPr="00B50486">
        <w:rPr>
          <w:rFonts w:asciiTheme="minorHAnsi" w:hAnsiTheme="minorHAnsi" w:cs="Calibri"/>
          <w:color w:val="auto"/>
        </w:rPr>
        <w:t xml:space="preserve">). </w:t>
      </w:r>
      <w:r w:rsidR="00373F69" w:rsidRPr="00B50486">
        <w:rPr>
          <w:rFonts w:asciiTheme="minorHAnsi" w:hAnsiTheme="minorHAnsi" w:cs="Calibri"/>
          <w:color w:val="auto"/>
        </w:rPr>
        <w:t xml:space="preserve">In het laboratorium van de gemeente Rotterdam is </w:t>
      </w:r>
      <w:r w:rsidRPr="00B50486">
        <w:rPr>
          <w:rFonts w:asciiTheme="minorHAnsi" w:hAnsiTheme="minorHAnsi" w:cs="Calibri"/>
          <w:color w:val="auto"/>
        </w:rPr>
        <w:t>gebruik gemaakt van</w:t>
      </w:r>
      <w:r w:rsidR="00373F69" w:rsidRPr="00B50486">
        <w:rPr>
          <w:rFonts w:asciiTheme="minorHAnsi" w:hAnsiTheme="minorHAnsi" w:cs="Calibri"/>
          <w:color w:val="auto"/>
        </w:rPr>
        <w:t xml:space="preserve"> een zeefmachine van het merk </w:t>
      </w:r>
      <w:r w:rsidR="0073064D" w:rsidRPr="00B50486">
        <w:rPr>
          <w:rFonts w:asciiTheme="minorHAnsi" w:hAnsiTheme="minorHAnsi" w:cs="Calibri"/>
          <w:color w:val="auto"/>
        </w:rPr>
        <w:t>Haver &amp; Boecker</w:t>
      </w:r>
      <w:r w:rsidR="00373F69" w:rsidRPr="00B50486">
        <w:rPr>
          <w:rFonts w:asciiTheme="minorHAnsi" w:hAnsiTheme="minorHAnsi" w:cs="Calibri"/>
          <w:color w:val="auto"/>
        </w:rPr>
        <w:t xml:space="preserve"> (model </w:t>
      </w:r>
      <w:r w:rsidR="0073064D" w:rsidRPr="00B50486">
        <w:rPr>
          <w:rFonts w:asciiTheme="minorHAnsi" w:hAnsiTheme="minorHAnsi" w:cs="Calibri"/>
          <w:color w:val="auto"/>
        </w:rPr>
        <w:t>Haver EML Digital Plus</w:t>
      </w:r>
      <w:r w:rsidR="00373F69" w:rsidRPr="00B50486">
        <w:rPr>
          <w:rFonts w:asciiTheme="minorHAnsi" w:hAnsiTheme="minorHAnsi" w:cs="Calibri"/>
          <w:color w:val="auto"/>
        </w:rPr>
        <w:t xml:space="preserve">), een weegschaal van het merk </w:t>
      </w:r>
      <w:proofErr w:type="spellStart"/>
      <w:r w:rsidR="0073064D" w:rsidRPr="00B50486">
        <w:rPr>
          <w:rFonts w:asciiTheme="minorHAnsi" w:hAnsiTheme="minorHAnsi" w:cs="Calibri"/>
          <w:color w:val="auto"/>
        </w:rPr>
        <w:t>Sartorius</w:t>
      </w:r>
      <w:proofErr w:type="spellEnd"/>
      <w:r w:rsidR="0073064D" w:rsidRPr="00B50486">
        <w:rPr>
          <w:rFonts w:asciiTheme="minorHAnsi" w:hAnsiTheme="minorHAnsi" w:cs="Calibri"/>
          <w:color w:val="auto"/>
        </w:rPr>
        <w:t xml:space="preserve"> </w:t>
      </w:r>
      <w:r w:rsidR="00373F69" w:rsidRPr="00B50486">
        <w:rPr>
          <w:rFonts w:asciiTheme="minorHAnsi" w:hAnsiTheme="minorHAnsi" w:cs="Calibri"/>
          <w:color w:val="auto"/>
        </w:rPr>
        <w:t xml:space="preserve">(model </w:t>
      </w:r>
      <w:r w:rsidR="0073064D" w:rsidRPr="00B50486">
        <w:rPr>
          <w:rFonts w:asciiTheme="minorHAnsi" w:hAnsiTheme="minorHAnsi" w:cs="Calibri"/>
          <w:color w:val="auto"/>
        </w:rPr>
        <w:t xml:space="preserve">MC1 </w:t>
      </w:r>
      <w:proofErr w:type="spellStart"/>
      <w:r w:rsidR="0073064D" w:rsidRPr="00B50486">
        <w:rPr>
          <w:rFonts w:asciiTheme="minorHAnsi" w:hAnsiTheme="minorHAnsi" w:cs="Calibri"/>
          <w:color w:val="auto"/>
        </w:rPr>
        <w:t>Analytic</w:t>
      </w:r>
      <w:proofErr w:type="spellEnd"/>
      <w:r w:rsidR="0073064D" w:rsidRPr="00B50486">
        <w:rPr>
          <w:rFonts w:asciiTheme="minorHAnsi" w:hAnsiTheme="minorHAnsi" w:cs="Calibri"/>
          <w:color w:val="auto"/>
        </w:rPr>
        <w:t xml:space="preserve"> AC2105 / </w:t>
      </w:r>
      <w:proofErr w:type="spellStart"/>
      <w:r w:rsidR="0073064D" w:rsidRPr="00B50486">
        <w:rPr>
          <w:rFonts w:asciiTheme="minorHAnsi" w:hAnsiTheme="minorHAnsi" w:cs="Calibri"/>
          <w:color w:val="auto"/>
        </w:rPr>
        <w:t>Mettler</w:t>
      </w:r>
      <w:proofErr w:type="spellEnd"/>
      <w:r w:rsidR="0073064D" w:rsidRPr="00B50486">
        <w:rPr>
          <w:rFonts w:asciiTheme="minorHAnsi" w:hAnsiTheme="minorHAnsi" w:cs="Calibri"/>
          <w:color w:val="auto"/>
        </w:rPr>
        <w:t xml:space="preserve"> Toledo SG32001</w:t>
      </w:r>
      <w:r w:rsidR="00373F69" w:rsidRPr="00B50486">
        <w:rPr>
          <w:rFonts w:asciiTheme="minorHAnsi" w:hAnsiTheme="minorHAnsi" w:cs="Calibri"/>
          <w:color w:val="auto"/>
        </w:rPr>
        <w:t xml:space="preserve">) en </w:t>
      </w:r>
      <w:r w:rsidRPr="00B50486">
        <w:rPr>
          <w:rFonts w:asciiTheme="minorHAnsi" w:hAnsiTheme="minorHAnsi" w:cs="Calibri"/>
          <w:color w:val="auto"/>
        </w:rPr>
        <w:t xml:space="preserve">een </w:t>
      </w:r>
      <w:r w:rsidR="00966AB0">
        <w:rPr>
          <w:rFonts w:asciiTheme="minorHAnsi" w:hAnsiTheme="minorHAnsi" w:cs="Calibri"/>
          <w:color w:val="auto"/>
        </w:rPr>
        <w:t>droog</w:t>
      </w:r>
      <w:r w:rsidR="00373F69" w:rsidRPr="00B50486">
        <w:rPr>
          <w:rFonts w:asciiTheme="minorHAnsi" w:hAnsiTheme="minorHAnsi" w:cs="Calibri"/>
          <w:color w:val="auto"/>
        </w:rPr>
        <w:t>sto</w:t>
      </w:r>
      <w:r w:rsidRPr="00B50486">
        <w:rPr>
          <w:rFonts w:asciiTheme="minorHAnsi" w:hAnsiTheme="minorHAnsi" w:cs="Calibri"/>
          <w:color w:val="auto"/>
        </w:rPr>
        <w:t>of van het merk Binder (</w:t>
      </w:r>
      <w:r w:rsidR="0073064D" w:rsidRPr="00B50486">
        <w:rPr>
          <w:rFonts w:asciiTheme="minorHAnsi" w:hAnsiTheme="minorHAnsi" w:cs="Calibri"/>
          <w:color w:val="auto"/>
        </w:rPr>
        <w:t>Serie#06-06458</w:t>
      </w:r>
      <w:r w:rsidR="00373F69" w:rsidRPr="00B50486">
        <w:rPr>
          <w:rFonts w:asciiTheme="minorHAnsi" w:hAnsiTheme="minorHAnsi" w:cs="Calibri"/>
          <w:color w:val="auto"/>
        </w:rPr>
        <w:t>)</w:t>
      </w:r>
      <w:r w:rsidRPr="00B50486">
        <w:rPr>
          <w:rFonts w:asciiTheme="minorHAnsi" w:hAnsiTheme="minorHAnsi" w:cs="Calibri"/>
          <w:color w:val="auto"/>
        </w:rPr>
        <w:t>.</w:t>
      </w:r>
    </w:p>
    <w:p w14:paraId="43DBAC8C" w14:textId="303D5BCE" w:rsidR="00512403" w:rsidRDefault="00373F69" w:rsidP="005F61E7">
      <w:pPr>
        <w:autoSpaceDE w:val="0"/>
        <w:adjustRightInd w:val="0"/>
        <w:ind w:firstLine="425"/>
        <w:jc w:val="both"/>
        <w:textAlignment w:val="auto"/>
      </w:pPr>
      <w:r w:rsidRPr="00B50486">
        <w:rPr>
          <w:rFonts w:asciiTheme="minorHAnsi" w:hAnsiTheme="minorHAnsi" w:cs="Calibri"/>
          <w:color w:val="auto"/>
        </w:rPr>
        <w:t xml:space="preserve">De resultaten van de zeefanalyse zijn door Mos Grondmechanica opgeleverd </w:t>
      </w:r>
      <w:r w:rsidR="005D2DD3">
        <w:rPr>
          <w:rFonts w:asciiTheme="minorHAnsi" w:hAnsiTheme="minorHAnsi" w:cs="Calibri"/>
          <w:color w:val="auto"/>
        </w:rPr>
        <w:t xml:space="preserve">aan de Rijkswaterstaat </w:t>
      </w:r>
      <w:r w:rsidRPr="00B50486">
        <w:rPr>
          <w:rFonts w:asciiTheme="minorHAnsi" w:hAnsiTheme="minorHAnsi" w:cs="Calibri"/>
          <w:color w:val="auto"/>
        </w:rPr>
        <w:t>in de vorm van een rapport met grafische korrelverdelingen (</w:t>
      </w:r>
      <w:r w:rsidR="0000376C" w:rsidRPr="0000376C">
        <w:rPr>
          <w:rFonts w:asciiTheme="minorHAnsi" w:hAnsiTheme="minorHAnsi" w:cs="Calibri"/>
          <w:color w:val="auto"/>
        </w:rPr>
        <w:t>R2201706-01 - Zeefanalyse Maas 2022</w:t>
      </w:r>
      <w:r w:rsidR="0000376C">
        <w:rPr>
          <w:rFonts w:asciiTheme="minorHAnsi" w:hAnsiTheme="minorHAnsi" w:cs="Calibri"/>
          <w:color w:val="auto"/>
        </w:rPr>
        <w:t>.pdf</w:t>
      </w:r>
      <w:r w:rsidRPr="00B50486">
        <w:rPr>
          <w:rFonts w:asciiTheme="minorHAnsi" w:hAnsiTheme="minorHAnsi" w:cs="Calibri"/>
          <w:color w:val="auto"/>
        </w:rPr>
        <w:t xml:space="preserve">) en tevens in de vorm van een </w:t>
      </w:r>
      <w:r w:rsidR="005D2DD3">
        <w:rPr>
          <w:rFonts w:asciiTheme="minorHAnsi" w:hAnsiTheme="minorHAnsi" w:cs="Calibri"/>
          <w:color w:val="auto"/>
        </w:rPr>
        <w:t>tabel</w:t>
      </w:r>
      <w:r w:rsidRPr="00B50486">
        <w:rPr>
          <w:rFonts w:asciiTheme="minorHAnsi" w:hAnsiTheme="minorHAnsi" w:cs="Calibri"/>
          <w:color w:val="auto"/>
        </w:rPr>
        <w:t>bestand</w:t>
      </w:r>
      <w:r w:rsidR="005D2DD3">
        <w:rPr>
          <w:rFonts w:asciiTheme="minorHAnsi" w:hAnsiTheme="minorHAnsi" w:cs="Calibri"/>
          <w:color w:val="auto"/>
        </w:rPr>
        <w:t xml:space="preserve">, genaamd </w:t>
      </w:r>
      <w:r w:rsidR="005D2DD3" w:rsidRPr="005D2DD3">
        <w:rPr>
          <w:rFonts w:asciiTheme="minorHAnsi" w:hAnsiTheme="minorHAnsi" w:cs="Calibri"/>
          <w:color w:val="auto"/>
        </w:rPr>
        <w:t>Korrelverdelingen 2201706</w:t>
      </w:r>
      <w:r w:rsidR="005D2DD3">
        <w:rPr>
          <w:rFonts w:asciiTheme="minorHAnsi" w:hAnsiTheme="minorHAnsi" w:cs="Calibri"/>
          <w:color w:val="auto"/>
        </w:rPr>
        <w:t>.xlsx</w:t>
      </w:r>
      <w:r w:rsidRPr="00B50486">
        <w:rPr>
          <w:rFonts w:asciiTheme="minorHAnsi" w:hAnsiTheme="minorHAnsi" w:cs="Calibri"/>
          <w:color w:val="auto"/>
        </w:rPr>
        <w:t xml:space="preserve">. In </w:t>
      </w:r>
      <w:r w:rsidR="005D2DD3">
        <w:rPr>
          <w:rFonts w:asciiTheme="minorHAnsi" w:hAnsiTheme="minorHAnsi" w:cs="Calibri"/>
          <w:color w:val="auto"/>
        </w:rPr>
        <w:t xml:space="preserve">dit </w:t>
      </w:r>
      <w:r w:rsidR="00602926">
        <w:rPr>
          <w:rFonts w:asciiTheme="minorHAnsi" w:hAnsiTheme="minorHAnsi" w:cs="Calibri"/>
          <w:color w:val="auto"/>
        </w:rPr>
        <w:t>Excel-bestand</w:t>
      </w:r>
      <w:r w:rsidRPr="00B50486">
        <w:rPr>
          <w:rFonts w:asciiTheme="minorHAnsi" w:hAnsiTheme="minorHAnsi" w:cs="Calibri"/>
          <w:color w:val="auto"/>
        </w:rPr>
        <w:t xml:space="preserve"> </w:t>
      </w:r>
      <w:r w:rsidR="0073064D" w:rsidRPr="00B50486">
        <w:rPr>
          <w:rFonts w:asciiTheme="minorHAnsi" w:hAnsiTheme="minorHAnsi" w:cs="Calibri"/>
          <w:color w:val="auto"/>
        </w:rPr>
        <w:t>zijn ook eventuele bijzonderheden</w:t>
      </w:r>
      <w:r w:rsidRPr="00B50486">
        <w:rPr>
          <w:rFonts w:asciiTheme="minorHAnsi" w:hAnsiTheme="minorHAnsi" w:cs="Calibri"/>
          <w:color w:val="auto"/>
        </w:rPr>
        <w:t xml:space="preserve"> </w:t>
      </w:r>
      <w:r w:rsidR="0073064D" w:rsidRPr="00B50486">
        <w:rPr>
          <w:rFonts w:asciiTheme="minorHAnsi" w:hAnsiTheme="minorHAnsi" w:cs="Calibri"/>
          <w:color w:val="auto"/>
        </w:rPr>
        <w:t>opgenomen onder de kolom opmerkingen.</w:t>
      </w:r>
      <w:r w:rsidR="005D2DD3">
        <w:rPr>
          <w:rFonts w:asciiTheme="minorHAnsi" w:hAnsiTheme="minorHAnsi" w:cs="Calibri"/>
          <w:color w:val="auto"/>
        </w:rPr>
        <w:t xml:space="preserve"> O</w:t>
      </w:r>
      <w:r w:rsidR="005D2DD3">
        <w:t>p verzoek van Rijkswaterstaat zijn alleen</w:t>
      </w:r>
      <w:r w:rsidR="00350239">
        <w:t xml:space="preserve"> de ruwe gegevens (zeeffracties) </w:t>
      </w:r>
      <w:r w:rsidR="005D2DD3">
        <w:t xml:space="preserve">opgeleverd, dus niet de </w:t>
      </w:r>
      <w:r w:rsidR="00350239">
        <w:t>daaruit af</w:t>
      </w:r>
      <w:r w:rsidR="005D2DD3">
        <w:t xml:space="preserve"> te leiden </w:t>
      </w:r>
      <w:r w:rsidR="00350239">
        <w:t xml:space="preserve">korrelgroottekarakteristieken. </w:t>
      </w:r>
      <w:r w:rsidR="005D2DD3">
        <w:t>In totaal zijn 501</w:t>
      </w:r>
      <w:r w:rsidR="007C0C65">
        <w:t xml:space="preserve"> korrelgrootteverdelingen </w:t>
      </w:r>
      <w:r w:rsidR="005D2DD3">
        <w:t xml:space="preserve">opgeleverd. </w:t>
      </w:r>
    </w:p>
    <w:p w14:paraId="3CF7ABBA" w14:textId="77777777" w:rsidR="0000223B" w:rsidRDefault="0000223B" w:rsidP="00966AB0">
      <w:pPr>
        <w:autoSpaceDE w:val="0"/>
        <w:adjustRightInd w:val="0"/>
        <w:spacing w:line="240" w:lineRule="auto"/>
        <w:ind w:firstLine="426"/>
        <w:jc w:val="both"/>
        <w:textAlignment w:val="auto"/>
      </w:pPr>
    </w:p>
    <w:p w14:paraId="0D7FDF77" w14:textId="78BBF3E6" w:rsidR="00BA0192" w:rsidRDefault="00BA0192" w:rsidP="00A14A3E">
      <w:pPr>
        <w:pStyle w:val="Huisstijl-Kop3"/>
      </w:pPr>
      <w:bookmarkStart w:id="10" w:name="_Toc155185872"/>
      <w:r>
        <w:t>Kwaliteitscontrole</w:t>
      </w:r>
      <w:r w:rsidR="00302627">
        <w:t xml:space="preserve"> en compilatie van de dataset</w:t>
      </w:r>
      <w:bookmarkEnd w:id="10"/>
    </w:p>
    <w:p w14:paraId="6B40BEF2" w14:textId="77777777" w:rsidR="00A14A3E" w:rsidRDefault="00A14A3E" w:rsidP="00A14A3E"/>
    <w:p w14:paraId="5B776392" w14:textId="63D828B9" w:rsidR="004B1F5A" w:rsidRPr="004B1F5A" w:rsidRDefault="00CB65A3" w:rsidP="00F32373">
      <w:pPr>
        <w:jc w:val="both"/>
        <w:rPr>
          <w:color w:val="auto"/>
        </w:rPr>
      </w:pPr>
      <w:r w:rsidRPr="00966AB0">
        <w:rPr>
          <w:color w:val="auto"/>
        </w:rPr>
        <w:t xml:space="preserve">Na oplevering van de korrelgroottegegevens door het laboratorium aan Rijkswaterstaat is een </w:t>
      </w:r>
      <w:r w:rsidR="001437C3" w:rsidRPr="00966AB0">
        <w:rPr>
          <w:color w:val="auto"/>
        </w:rPr>
        <w:t xml:space="preserve">eenvoudige </w:t>
      </w:r>
      <w:r w:rsidRPr="00966AB0">
        <w:rPr>
          <w:color w:val="auto"/>
        </w:rPr>
        <w:t>kwaliteitscontrole uitgevoerd</w:t>
      </w:r>
      <w:r w:rsidR="00F32373" w:rsidRPr="00966AB0">
        <w:rPr>
          <w:color w:val="auto"/>
        </w:rPr>
        <w:t xml:space="preserve">, waarbij </w:t>
      </w:r>
      <w:r w:rsidR="00A534CA" w:rsidRPr="00966AB0">
        <w:rPr>
          <w:color w:val="auto"/>
        </w:rPr>
        <w:t>aan elke korrelgrootteverdeling een kwaliteitskeurmerk toegekend</w:t>
      </w:r>
      <w:r w:rsidR="00F32373" w:rsidRPr="00966AB0">
        <w:rPr>
          <w:color w:val="auto"/>
        </w:rPr>
        <w:t xml:space="preserve"> is</w:t>
      </w:r>
      <w:r w:rsidR="00A534CA" w:rsidRPr="00966AB0">
        <w:rPr>
          <w:color w:val="auto"/>
        </w:rPr>
        <w:t>. Onders</w:t>
      </w:r>
      <w:r w:rsidR="00F32373" w:rsidRPr="00966AB0">
        <w:rPr>
          <w:color w:val="auto"/>
        </w:rPr>
        <w:t>cheiden zijn de volgende klassen</w:t>
      </w:r>
      <w:r w:rsidR="00A534CA" w:rsidRPr="00966AB0">
        <w:rPr>
          <w:color w:val="auto"/>
        </w:rPr>
        <w:t xml:space="preserve">: hoge kwaliteit, lage kwaliteit en geen data. Het stempel ‘lage kwaliteit’ is toegekend aan korrelgrootteverdelingen </w:t>
      </w:r>
      <w:r w:rsidR="00207370" w:rsidRPr="00966AB0">
        <w:rPr>
          <w:color w:val="auto"/>
        </w:rPr>
        <w:t>waarvoor één</w:t>
      </w:r>
      <w:r w:rsidR="00C341AF" w:rsidRPr="00966AB0">
        <w:rPr>
          <w:color w:val="auto"/>
        </w:rPr>
        <w:t xml:space="preserve"> van de volgende criteria gold: (1) </w:t>
      </w:r>
      <w:r w:rsidR="00207370" w:rsidRPr="00966AB0">
        <w:rPr>
          <w:color w:val="auto"/>
        </w:rPr>
        <w:t>Meer dan 10% van het monster grover dan de ma</w:t>
      </w:r>
      <w:r w:rsidR="00987A20" w:rsidRPr="00966AB0">
        <w:rPr>
          <w:color w:val="auto"/>
        </w:rPr>
        <w:t xml:space="preserve">aswijdte van de </w:t>
      </w:r>
      <w:r w:rsidR="00987A20" w:rsidRPr="00966AB0">
        <w:rPr>
          <w:color w:val="auto"/>
        </w:rPr>
        <w:lastRenderedPageBreak/>
        <w:t>grofste zeef (125</w:t>
      </w:r>
      <w:r w:rsidR="00207370" w:rsidRPr="00966AB0">
        <w:rPr>
          <w:color w:val="auto"/>
        </w:rPr>
        <w:t xml:space="preserve"> mm); (2) Meer dan 10% van het monster fijner dan de maaswijdte van de fijnste zeef (0,063 mm); </w:t>
      </w:r>
      <w:r w:rsidR="001437C3" w:rsidRPr="00966AB0">
        <w:rPr>
          <w:color w:val="auto"/>
        </w:rPr>
        <w:t>(3</w:t>
      </w:r>
      <w:r w:rsidR="00207370" w:rsidRPr="00966AB0">
        <w:rPr>
          <w:color w:val="auto"/>
        </w:rPr>
        <w:t xml:space="preserve">) </w:t>
      </w:r>
      <w:r w:rsidR="00C341AF" w:rsidRPr="00966AB0">
        <w:rPr>
          <w:color w:val="auto"/>
        </w:rPr>
        <w:t>E</w:t>
      </w:r>
      <w:r w:rsidR="00B57F77" w:rsidRPr="00966AB0">
        <w:rPr>
          <w:color w:val="auto"/>
        </w:rPr>
        <w:t>en</w:t>
      </w:r>
      <w:r w:rsidR="00A534CA" w:rsidRPr="00966AB0">
        <w:rPr>
          <w:color w:val="auto"/>
        </w:rPr>
        <w:t xml:space="preserve"> </w:t>
      </w:r>
      <w:r w:rsidR="004518C4">
        <w:rPr>
          <w:color w:val="auto"/>
        </w:rPr>
        <w:t>monstermassa die</w:t>
      </w:r>
      <w:r w:rsidR="004B1F5A">
        <w:rPr>
          <w:color w:val="auto"/>
        </w:rPr>
        <w:t xml:space="preserve"> minder dan 50 maal zo groot is als de massa van de grootste korrel. Hierbij is de massa van de grootste korrel berekend op basis van de gerapporteerde maximale korreldiameter </w:t>
      </w:r>
      <w:proofErr w:type="spellStart"/>
      <w:r w:rsidR="004B1F5A" w:rsidRPr="004B1F5A">
        <w:rPr>
          <w:i/>
          <w:color w:val="auto"/>
        </w:rPr>
        <w:t>Dmax</w:t>
      </w:r>
      <w:proofErr w:type="spellEnd"/>
      <w:r w:rsidR="004B1F5A">
        <w:rPr>
          <w:color w:val="auto"/>
        </w:rPr>
        <w:t>, uitgaande van een bolvormige korrel met dichtheid 2600 kg/m</w:t>
      </w:r>
      <w:r w:rsidR="004B1F5A" w:rsidRPr="004B1F5A">
        <w:rPr>
          <w:color w:val="auto"/>
          <w:vertAlign w:val="superscript"/>
        </w:rPr>
        <w:t>3</w:t>
      </w:r>
      <w:r w:rsidR="004B1F5A">
        <w:rPr>
          <w:color w:val="auto"/>
        </w:rPr>
        <w:t xml:space="preserve">. Als </w:t>
      </w:r>
      <w:proofErr w:type="spellStart"/>
      <w:r w:rsidR="004B1F5A" w:rsidRPr="004B1F5A">
        <w:rPr>
          <w:i/>
          <w:color w:val="auto"/>
        </w:rPr>
        <w:t>Dmax</w:t>
      </w:r>
      <w:proofErr w:type="spellEnd"/>
      <w:r w:rsidR="004B1F5A">
        <w:rPr>
          <w:color w:val="auto"/>
        </w:rPr>
        <w:t xml:space="preserve"> niet gerapporteerd is, is </w:t>
      </w:r>
      <w:proofErr w:type="spellStart"/>
      <w:r w:rsidR="004B1F5A" w:rsidRPr="004B1F5A">
        <w:rPr>
          <w:i/>
          <w:color w:val="auto"/>
        </w:rPr>
        <w:t>Dmax</w:t>
      </w:r>
      <w:proofErr w:type="spellEnd"/>
      <w:r w:rsidR="004B1F5A">
        <w:rPr>
          <w:color w:val="auto"/>
        </w:rPr>
        <w:t xml:space="preserve"> gelijk gesteld aan de bovengrens van de bovenste zeefklasse waarop sediment bleef liggen).   </w:t>
      </w:r>
    </w:p>
    <w:p w14:paraId="52518FD9" w14:textId="70A2CCC3" w:rsidR="00966AB0" w:rsidRDefault="00AF2715" w:rsidP="00966AB0">
      <w:pPr>
        <w:ind w:firstLine="426"/>
        <w:jc w:val="both"/>
        <w:rPr>
          <w:color w:val="auto"/>
        </w:rPr>
      </w:pPr>
      <w:r w:rsidRPr="00750BE6">
        <w:rPr>
          <w:color w:val="auto"/>
        </w:rPr>
        <w:t xml:space="preserve">Van de 530 </w:t>
      </w:r>
      <w:r w:rsidR="00355364" w:rsidRPr="00750BE6">
        <w:rPr>
          <w:color w:val="auto"/>
        </w:rPr>
        <w:t xml:space="preserve">gewenste </w:t>
      </w:r>
      <w:r w:rsidRPr="00750BE6">
        <w:rPr>
          <w:color w:val="auto"/>
        </w:rPr>
        <w:t xml:space="preserve">monsterpunten op het traject </w:t>
      </w:r>
      <w:proofErr w:type="spellStart"/>
      <w:r w:rsidRPr="00750BE6">
        <w:rPr>
          <w:color w:val="auto"/>
        </w:rPr>
        <w:t>rkm</w:t>
      </w:r>
      <w:proofErr w:type="spellEnd"/>
      <w:r w:rsidRPr="00750BE6">
        <w:rPr>
          <w:color w:val="auto"/>
        </w:rPr>
        <w:t xml:space="preserve"> 71,5 – 247,8 hebben </w:t>
      </w:r>
      <w:r w:rsidR="00750BE6" w:rsidRPr="00750BE6">
        <w:rPr>
          <w:color w:val="auto"/>
        </w:rPr>
        <w:t>321</w:t>
      </w:r>
      <w:r w:rsidR="00105E7D" w:rsidRPr="00750BE6">
        <w:rPr>
          <w:color w:val="auto"/>
        </w:rPr>
        <w:t xml:space="preserve"> korrelgrootteverdelingen het stempel ‘hoge kwaliteit’ gekregen, </w:t>
      </w:r>
      <w:r w:rsidR="00750BE6" w:rsidRPr="00750BE6">
        <w:rPr>
          <w:color w:val="auto"/>
        </w:rPr>
        <w:t>173</w:t>
      </w:r>
      <w:r w:rsidR="00355364" w:rsidRPr="00750BE6">
        <w:rPr>
          <w:color w:val="auto"/>
        </w:rPr>
        <w:t xml:space="preserve"> het stempel ‘lage kwaliteit’</w:t>
      </w:r>
      <w:r w:rsidR="008C7842" w:rsidRPr="00750BE6">
        <w:rPr>
          <w:color w:val="auto"/>
        </w:rPr>
        <w:t xml:space="preserve"> </w:t>
      </w:r>
      <w:r w:rsidR="00F32373" w:rsidRPr="00750BE6">
        <w:rPr>
          <w:color w:val="auto"/>
        </w:rPr>
        <w:t>en 36</w:t>
      </w:r>
      <w:r w:rsidR="00D7741F" w:rsidRPr="00750BE6">
        <w:rPr>
          <w:color w:val="auto"/>
        </w:rPr>
        <w:t xml:space="preserve"> het stempel ‘geen data’.</w:t>
      </w:r>
      <w:r w:rsidR="00355364" w:rsidRPr="00750BE6">
        <w:rPr>
          <w:color w:val="auto"/>
        </w:rPr>
        <w:t xml:space="preserve"> </w:t>
      </w:r>
      <w:r w:rsidR="00105E7D" w:rsidRPr="00750BE6">
        <w:rPr>
          <w:color w:val="auto"/>
        </w:rPr>
        <w:t>Bij toep</w:t>
      </w:r>
      <w:r w:rsidR="007E0D2D">
        <w:rPr>
          <w:color w:val="auto"/>
        </w:rPr>
        <w:t>assing van de bovengenoemde drie</w:t>
      </w:r>
      <w:r w:rsidR="00105E7D" w:rsidRPr="00750BE6">
        <w:rPr>
          <w:color w:val="auto"/>
        </w:rPr>
        <w:t xml:space="preserve"> crite</w:t>
      </w:r>
      <w:r w:rsidR="00F32373" w:rsidRPr="00750BE6">
        <w:rPr>
          <w:color w:val="auto"/>
        </w:rPr>
        <w:t>ria hebben successievelijk 0,</w:t>
      </w:r>
      <w:r w:rsidR="00750BE6" w:rsidRPr="00750BE6">
        <w:rPr>
          <w:color w:val="auto"/>
        </w:rPr>
        <w:t xml:space="preserve"> 13</w:t>
      </w:r>
      <w:r w:rsidR="00590C2F" w:rsidRPr="00750BE6">
        <w:rPr>
          <w:color w:val="auto"/>
        </w:rPr>
        <w:t xml:space="preserve"> en </w:t>
      </w:r>
      <w:r w:rsidR="00750BE6" w:rsidRPr="00750BE6">
        <w:rPr>
          <w:color w:val="auto"/>
        </w:rPr>
        <w:t>160</w:t>
      </w:r>
      <w:r w:rsidR="00F32373" w:rsidRPr="00750BE6">
        <w:rPr>
          <w:color w:val="auto"/>
        </w:rPr>
        <w:t xml:space="preserve"> </w:t>
      </w:r>
      <w:r w:rsidR="00105E7D" w:rsidRPr="00750BE6">
        <w:rPr>
          <w:color w:val="auto"/>
        </w:rPr>
        <w:t>korrelgrootteverdelingen het stempel “lage kwaliteit” gekregen.</w:t>
      </w:r>
      <w:r w:rsidR="00105E7D" w:rsidRPr="00966AB0">
        <w:rPr>
          <w:color w:val="auto"/>
        </w:rPr>
        <w:t xml:space="preserve"> </w:t>
      </w:r>
      <w:r w:rsidR="00750BE6" w:rsidRPr="00750BE6">
        <w:rPr>
          <w:color w:val="auto"/>
        </w:rPr>
        <w:t>Vooral een te gering</w:t>
      </w:r>
      <w:r w:rsidR="00F32373" w:rsidRPr="00750BE6">
        <w:rPr>
          <w:color w:val="auto"/>
        </w:rPr>
        <w:t xml:space="preserve"> monstervolume </w:t>
      </w:r>
      <w:r w:rsidR="00105E7D" w:rsidRPr="00750BE6">
        <w:rPr>
          <w:color w:val="auto"/>
        </w:rPr>
        <w:t>was dus een oorzaak voor een mindere kwaliteit van de korrelgrootteverdeling.</w:t>
      </w:r>
      <w:r w:rsidR="00F32373" w:rsidRPr="00750BE6">
        <w:rPr>
          <w:color w:val="auto"/>
        </w:rPr>
        <w:t xml:space="preserve"> Dit is opmerkelijk, </w:t>
      </w:r>
      <w:r w:rsidR="00750BE6" w:rsidRPr="00750BE6">
        <w:rPr>
          <w:color w:val="auto"/>
        </w:rPr>
        <w:t xml:space="preserve">omdat met de </w:t>
      </w:r>
      <w:proofErr w:type="spellStart"/>
      <w:r w:rsidR="00750BE6" w:rsidRPr="00750BE6">
        <w:rPr>
          <w:color w:val="auto"/>
        </w:rPr>
        <w:t>Hamonhapper</w:t>
      </w:r>
      <w:proofErr w:type="spellEnd"/>
      <w:r w:rsidR="00750BE6" w:rsidRPr="00750BE6">
        <w:rPr>
          <w:color w:val="auto"/>
        </w:rPr>
        <w:t xml:space="preserve"> grote</w:t>
      </w:r>
      <w:r w:rsidR="00966AB0" w:rsidRPr="00750BE6">
        <w:rPr>
          <w:color w:val="auto"/>
        </w:rPr>
        <w:t xml:space="preserve"> monstervolumes behaald kunnen worden. Vermoedelijk is in de betreffende gevallen een </w:t>
      </w:r>
      <w:r w:rsidR="00750BE6" w:rsidRPr="00750BE6">
        <w:rPr>
          <w:color w:val="auto"/>
        </w:rPr>
        <w:t xml:space="preserve">te </w:t>
      </w:r>
      <w:r w:rsidR="00966AB0" w:rsidRPr="00750BE6">
        <w:rPr>
          <w:color w:val="auto"/>
        </w:rPr>
        <w:t>klein deel van het daadwerkelijke monster geanalyseerd (</w:t>
      </w:r>
      <w:r w:rsidR="00750BE6" w:rsidRPr="00750BE6">
        <w:rPr>
          <w:color w:val="auto"/>
        </w:rPr>
        <w:t xml:space="preserve">door </w:t>
      </w:r>
      <w:r w:rsidR="00966AB0" w:rsidRPr="00750BE6">
        <w:rPr>
          <w:color w:val="auto"/>
        </w:rPr>
        <w:t xml:space="preserve">het nemen van een mengmonster in het veld en de toepassing van het verdeelapparaat in het laboratorium). </w:t>
      </w:r>
    </w:p>
    <w:p w14:paraId="3DF56642" w14:textId="3CB42FBE" w:rsidR="00684D16" w:rsidRDefault="00684D16" w:rsidP="00457A5D">
      <w:pPr>
        <w:pStyle w:val="Huisstijl-Kop3"/>
      </w:pPr>
      <w:bookmarkStart w:id="11" w:name="_Toc155185873"/>
      <w:r>
        <w:t>Bepaling van de korrelgroottekarakteristieken</w:t>
      </w:r>
      <w:bookmarkEnd w:id="11"/>
      <w:r>
        <w:t xml:space="preserve"> </w:t>
      </w:r>
    </w:p>
    <w:p w14:paraId="3F1FD80D" w14:textId="77777777" w:rsidR="00C0784E" w:rsidRDefault="00C0784E" w:rsidP="00C0784E"/>
    <w:p w14:paraId="12FD935F" w14:textId="2F145119" w:rsidR="005F61E7" w:rsidRDefault="00602926" w:rsidP="007328D9">
      <w:pPr>
        <w:jc w:val="both"/>
      </w:pPr>
      <w:r>
        <w:t>Op basis van de korrelgroottedataset uit 2021</w:t>
      </w:r>
      <w:r w:rsidR="000E31FF" w:rsidRPr="00C0784E">
        <w:t xml:space="preserve"> zijn door Rijkswaterstaat de volgende korrelgroottekarakteristieken bepaald: het </w:t>
      </w:r>
      <w:r w:rsidR="008040C8" w:rsidRPr="00C0784E">
        <w:t>lutum/</w:t>
      </w:r>
      <w:proofErr w:type="spellStart"/>
      <w:r w:rsidR="008040C8" w:rsidRPr="00C0784E">
        <w:t>silt</w:t>
      </w:r>
      <w:proofErr w:type="spellEnd"/>
      <w:r w:rsidR="008040C8" w:rsidRPr="00C0784E">
        <w:t>-gehalte (</w:t>
      </w:r>
      <w:r w:rsidR="008040C8" w:rsidRPr="00B80C58">
        <w:rPr>
          <w:i/>
        </w:rPr>
        <w:t>D</w:t>
      </w:r>
      <w:r w:rsidR="00FE472D">
        <w:t xml:space="preserve"> &lt; 0,</w:t>
      </w:r>
      <w:r w:rsidR="008040C8" w:rsidRPr="00C0784E">
        <w:t xml:space="preserve">063 mm), het zandgehalte (0,063 ≤ </w:t>
      </w:r>
      <w:r w:rsidR="008040C8" w:rsidRPr="00B80C58">
        <w:rPr>
          <w:i/>
        </w:rPr>
        <w:t>D</w:t>
      </w:r>
      <w:r w:rsidR="008040C8" w:rsidRPr="00C0784E">
        <w:t xml:space="preserve"> &lt; 2 mm), het grindgehalte (2 ≤ </w:t>
      </w:r>
      <w:r w:rsidR="008040C8" w:rsidRPr="00B80C58">
        <w:rPr>
          <w:i/>
        </w:rPr>
        <w:t>D</w:t>
      </w:r>
      <w:r w:rsidR="008040C8" w:rsidRPr="00C0784E">
        <w:t xml:space="preserve"> &lt; 63 mm), het steengehalte (</w:t>
      </w:r>
      <w:r w:rsidR="008040C8" w:rsidRPr="00B80C58">
        <w:rPr>
          <w:i/>
        </w:rPr>
        <w:t>D</w:t>
      </w:r>
      <w:r w:rsidR="008040C8" w:rsidRPr="00C0784E">
        <w:t xml:space="preserve"> ≥ 63 mm)</w:t>
      </w:r>
      <w:r w:rsidR="00B57F77">
        <w:t>, de geometrisch</w:t>
      </w:r>
      <w:r w:rsidR="008040C8" w:rsidRPr="00C0784E">
        <w:t xml:space="preserve"> gemiddelde korrelgrootte </w:t>
      </w:r>
      <w:r w:rsidR="008040C8" w:rsidRPr="00B80C58">
        <w:rPr>
          <w:i/>
        </w:rPr>
        <w:t>D</w:t>
      </w:r>
      <w:r w:rsidR="008040C8" w:rsidRPr="00B57F77">
        <w:rPr>
          <w:i/>
          <w:vertAlign w:val="subscript"/>
        </w:rPr>
        <w:t>g</w:t>
      </w:r>
      <w:r w:rsidR="008040C8" w:rsidRPr="00C0784E">
        <w:t xml:space="preserve"> van het gehele monster, </w:t>
      </w:r>
      <w:r w:rsidR="00B57F77">
        <w:t>de geometrisch</w:t>
      </w:r>
      <w:r w:rsidR="008040C8" w:rsidRPr="00C0784E">
        <w:t xml:space="preserve"> gemiddelde korrelgrootte </w:t>
      </w:r>
      <w:r w:rsidR="008040C8" w:rsidRPr="00B80C58">
        <w:rPr>
          <w:i/>
        </w:rPr>
        <w:t>D</w:t>
      </w:r>
      <w:r w:rsidR="008040C8" w:rsidRPr="00B57F77">
        <w:rPr>
          <w:i/>
          <w:vertAlign w:val="subscript"/>
        </w:rPr>
        <w:t>g</w:t>
      </w:r>
      <w:r w:rsidR="008040C8" w:rsidRPr="00C0784E">
        <w:t xml:space="preserve"> van de grindfractie, </w:t>
      </w:r>
      <w:r w:rsidR="00B57F77">
        <w:t>de geometrisch</w:t>
      </w:r>
      <w:r w:rsidR="008040C8" w:rsidRPr="00C0784E">
        <w:t xml:space="preserve"> gemiddelde korrelgrootte </w:t>
      </w:r>
      <w:r w:rsidR="008040C8" w:rsidRPr="00B57F77">
        <w:rPr>
          <w:i/>
        </w:rPr>
        <w:t>D</w:t>
      </w:r>
      <w:r w:rsidR="008040C8" w:rsidRPr="00B57F77">
        <w:rPr>
          <w:i/>
          <w:vertAlign w:val="subscript"/>
        </w:rPr>
        <w:t>g</w:t>
      </w:r>
      <w:r w:rsidR="008040C8" w:rsidRPr="00C0784E">
        <w:t xml:space="preserve"> van de zandfractie</w:t>
      </w:r>
      <w:r w:rsidR="00C0784E">
        <w:t>, de mediane korrelgrootte van het gehele monster</w:t>
      </w:r>
      <w:r w:rsidR="008040C8" w:rsidRPr="00C0784E">
        <w:t xml:space="preserve"> </w:t>
      </w:r>
      <w:r w:rsidR="00C0784E">
        <w:t>(</w:t>
      </w:r>
      <w:r w:rsidR="00C0784E" w:rsidRPr="00FE472D">
        <w:rPr>
          <w:i/>
        </w:rPr>
        <w:t>D</w:t>
      </w:r>
      <w:r w:rsidR="00C0784E" w:rsidRPr="00FE472D">
        <w:rPr>
          <w:i/>
          <w:vertAlign w:val="subscript"/>
        </w:rPr>
        <w:t>50</w:t>
      </w:r>
      <w:r w:rsidR="00C0784E">
        <w:t>) e</w:t>
      </w:r>
      <w:r w:rsidR="008040C8" w:rsidRPr="00C0784E">
        <w:t xml:space="preserve">n de percentielen </w:t>
      </w:r>
      <w:r w:rsidR="008040C8" w:rsidRPr="00B80C58">
        <w:rPr>
          <w:i/>
        </w:rPr>
        <w:t>D</w:t>
      </w:r>
      <w:r w:rsidR="008040C8" w:rsidRPr="00B80C58">
        <w:rPr>
          <w:i/>
          <w:vertAlign w:val="subscript"/>
        </w:rPr>
        <w:t>10</w:t>
      </w:r>
      <w:r w:rsidR="008040C8" w:rsidRPr="00C0784E">
        <w:t xml:space="preserve">, </w:t>
      </w:r>
      <w:r w:rsidR="008040C8" w:rsidRPr="00B80C58">
        <w:rPr>
          <w:i/>
        </w:rPr>
        <w:t>D</w:t>
      </w:r>
      <w:r w:rsidR="008040C8" w:rsidRPr="00B80C58">
        <w:rPr>
          <w:i/>
          <w:vertAlign w:val="subscript"/>
        </w:rPr>
        <w:t>35</w:t>
      </w:r>
      <w:r w:rsidR="008040C8" w:rsidRPr="00C0784E">
        <w:t xml:space="preserve">, </w:t>
      </w:r>
      <w:r w:rsidR="008040C8" w:rsidRPr="00B80C58">
        <w:rPr>
          <w:i/>
        </w:rPr>
        <w:t>D</w:t>
      </w:r>
      <w:r w:rsidR="008040C8" w:rsidRPr="00B80C58">
        <w:rPr>
          <w:i/>
          <w:vertAlign w:val="subscript"/>
        </w:rPr>
        <w:t>65</w:t>
      </w:r>
      <w:r w:rsidR="008040C8" w:rsidRPr="00C0784E">
        <w:t xml:space="preserve"> en </w:t>
      </w:r>
      <w:r w:rsidR="008040C8" w:rsidRPr="00B80C58">
        <w:rPr>
          <w:i/>
        </w:rPr>
        <w:t>D</w:t>
      </w:r>
      <w:r w:rsidR="008040C8" w:rsidRPr="00B80C58">
        <w:rPr>
          <w:i/>
          <w:vertAlign w:val="subscript"/>
        </w:rPr>
        <w:t>90</w:t>
      </w:r>
      <w:r w:rsidR="008040C8" w:rsidRPr="00C0784E">
        <w:t xml:space="preserve">. </w:t>
      </w:r>
    </w:p>
    <w:p w14:paraId="762E6A76" w14:textId="341133D0" w:rsidR="008040C8" w:rsidRPr="00C0784E" w:rsidRDefault="008040C8" w:rsidP="00C0784E">
      <w:pPr>
        <w:jc w:val="both"/>
      </w:pPr>
      <w:r w:rsidRPr="00C0784E">
        <w:t xml:space="preserve">De geometrisch gemiddelde korrelgrootte </w:t>
      </w:r>
      <w:r w:rsidRPr="00B80C58">
        <w:rPr>
          <w:i/>
        </w:rPr>
        <w:t>D</w:t>
      </w:r>
      <w:r w:rsidRPr="00B80C58">
        <w:rPr>
          <w:i/>
          <w:vertAlign w:val="subscript"/>
        </w:rPr>
        <w:t>g</w:t>
      </w:r>
      <w:r w:rsidRPr="00C0784E">
        <w:t xml:space="preserve"> (mm) is als volgt bepaald:</w:t>
      </w:r>
    </w:p>
    <w:p w14:paraId="6DB71AF7" w14:textId="77777777" w:rsidR="008040C8" w:rsidRDefault="008040C8" w:rsidP="008040C8">
      <w:pPr>
        <w:rPr>
          <w:i/>
          <w:iCs/>
        </w:rPr>
      </w:pPr>
    </w:p>
    <w:p w14:paraId="79AED178" w14:textId="273C4CB4" w:rsidR="008040C8" w:rsidRPr="000E31FF" w:rsidRDefault="008040C8" w:rsidP="00356863">
      <w:r w:rsidRPr="000E31FF">
        <w:rPr>
          <w:i/>
          <w:iCs/>
        </w:rPr>
        <w:t>D</w:t>
      </w:r>
      <w:r w:rsidRPr="000E31FF">
        <w:rPr>
          <w:i/>
          <w:iCs/>
          <w:vertAlign w:val="subscript"/>
        </w:rPr>
        <w:t>g</w:t>
      </w:r>
      <w:r w:rsidRPr="000E31FF">
        <w:rPr>
          <w:i/>
          <w:iCs/>
        </w:rPr>
        <w:t xml:space="preserve">   </w:t>
      </w:r>
      <w:r w:rsidRPr="000E31FF">
        <w:t>=</w:t>
      </w:r>
      <w:r w:rsidRPr="000E31FF">
        <w:rPr>
          <w:i/>
          <w:iCs/>
        </w:rPr>
        <w:t xml:space="preserve"> 2</w:t>
      </w:r>
      <w:r w:rsidRPr="000E31FF">
        <w:rPr>
          <w:i/>
          <w:iCs/>
          <w:vertAlign w:val="superscript"/>
        </w:rPr>
        <w:t>-</w:t>
      </w:r>
      <w:r w:rsidR="00B57F77">
        <w:rPr>
          <w:i/>
          <w:iCs/>
          <w:vertAlign w:val="superscript"/>
        </w:rPr>
        <w:t>φg</w:t>
      </w:r>
      <w:r w:rsidR="00356863">
        <w:rPr>
          <w:i/>
          <w:iCs/>
          <w:vertAlign w:val="superscript"/>
        </w:rPr>
        <w:tab/>
      </w:r>
      <w:r>
        <w:t>met:</w:t>
      </w:r>
      <w:r w:rsidR="00356863">
        <w:t xml:space="preserve"> </w:t>
      </w:r>
      <w:proofErr w:type="spellStart"/>
      <w:r w:rsidRPr="000E31FF">
        <w:rPr>
          <w:i/>
          <w:iCs/>
        </w:rPr>
        <w:t>φ</w:t>
      </w:r>
      <w:r w:rsidRPr="000E31FF">
        <w:rPr>
          <w:i/>
          <w:iCs/>
          <w:vertAlign w:val="subscript"/>
        </w:rPr>
        <w:t>g</w:t>
      </w:r>
      <w:proofErr w:type="spellEnd"/>
      <w:r w:rsidRPr="000E31FF">
        <w:rPr>
          <w:i/>
          <w:iCs/>
        </w:rPr>
        <w:t xml:space="preserve"> </w:t>
      </w:r>
      <w:r w:rsidRPr="000E31FF">
        <w:t>=</w:t>
      </w:r>
      <w:r w:rsidRPr="000E31FF">
        <w:rPr>
          <w:i/>
          <w:iCs/>
        </w:rPr>
        <w:t xml:space="preserve"> </w:t>
      </w:r>
      <w:r w:rsidRPr="000E31FF">
        <w:rPr>
          <w:i/>
          <w:iCs/>
          <w:lang w:val="el-GR"/>
        </w:rPr>
        <w:t>Σ</w:t>
      </w:r>
      <w:proofErr w:type="spellStart"/>
      <w:r w:rsidRPr="000E31FF">
        <w:rPr>
          <w:i/>
          <w:iCs/>
        </w:rPr>
        <w:t>f</w:t>
      </w:r>
      <w:r w:rsidRPr="000E31FF">
        <w:rPr>
          <w:i/>
          <w:iCs/>
          <w:vertAlign w:val="subscript"/>
        </w:rPr>
        <w:t>i</w:t>
      </w:r>
      <w:r w:rsidRPr="000E31FF">
        <w:rPr>
          <w:i/>
          <w:iCs/>
        </w:rPr>
        <w:t>φ</w:t>
      </w:r>
      <w:r w:rsidRPr="000E31FF">
        <w:rPr>
          <w:i/>
          <w:iCs/>
          <w:vertAlign w:val="subscript"/>
        </w:rPr>
        <w:t>i</w:t>
      </w:r>
      <w:proofErr w:type="spellEnd"/>
      <w:r w:rsidR="00356863">
        <w:rPr>
          <w:i/>
          <w:iCs/>
          <w:vertAlign w:val="subscript"/>
        </w:rPr>
        <w:t xml:space="preserve"> </w:t>
      </w:r>
      <w:r w:rsidR="00356863">
        <w:rPr>
          <w:i/>
          <w:iCs/>
          <w:vertAlign w:val="subscript"/>
        </w:rPr>
        <w:tab/>
      </w:r>
      <w:r w:rsidR="00356863">
        <w:rPr>
          <w:iCs/>
        </w:rPr>
        <w:t xml:space="preserve">en: </w:t>
      </w:r>
      <w:proofErr w:type="spellStart"/>
      <w:r w:rsidRPr="000E31FF">
        <w:rPr>
          <w:i/>
          <w:iCs/>
        </w:rPr>
        <w:t>φ</w:t>
      </w:r>
      <w:r w:rsidRPr="000E31FF">
        <w:rPr>
          <w:i/>
          <w:iCs/>
          <w:vertAlign w:val="subscript"/>
        </w:rPr>
        <w:t>i</w:t>
      </w:r>
      <w:proofErr w:type="spellEnd"/>
      <w:r w:rsidRPr="000E31FF">
        <w:t>=</w:t>
      </w:r>
      <w:r w:rsidRPr="000E31FF">
        <w:rPr>
          <w:i/>
          <w:iCs/>
        </w:rPr>
        <w:t xml:space="preserve"> -log</w:t>
      </w:r>
      <w:r w:rsidRPr="000E31FF">
        <w:rPr>
          <w:i/>
          <w:iCs/>
          <w:vertAlign w:val="subscript"/>
        </w:rPr>
        <w:t>2</w:t>
      </w:r>
      <w:r w:rsidRPr="000E31FF">
        <w:rPr>
          <w:i/>
          <w:iCs/>
        </w:rPr>
        <w:t>(D</w:t>
      </w:r>
      <w:r w:rsidRPr="000E31FF">
        <w:rPr>
          <w:i/>
          <w:iCs/>
          <w:vertAlign w:val="subscript"/>
        </w:rPr>
        <w:t>i</w:t>
      </w:r>
      <w:r w:rsidRPr="000E31FF">
        <w:rPr>
          <w:i/>
          <w:iCs/>
        </w:rPr>
        <w:t>)</w:t>
      </w:r>
    </w:p>
    <w:p w14:paraId="61388907" w14:textId="52FA1B0C" w:rsidR="008040C8" w:rsidRPr="00356863" w:rsidRDefault="008040C8" w:rsidP="008040C8">
      <w:pPr>
        <w:rPr>
          <w:vertAlign w:val="superscript"/>
        </w:rPr>
      </w:pPr>
      <w:r>
        <w:tab/>
      </w:r>
    </w:p>
    <w:p w14:paraId="17635310" w14:textId="5DC4B6E0" w:rsidR="008040C8" w:rsidRDefault="008040C8" w:rsidP="00356863">
      <w:pPr>
        <w:jc w:val="both"/>
      </w:pPr>
      <w:r>
        <w:t xml:space="preserve">Hierin is </w:t>
      </w:r>
      <w:r w:rsidRPr="008040C8">
        <w:rPr>
          <w:i/>
        </w:rPr>
        <w:t>D</w:t>
      </w:r>
      <w:r w:rsidRPr="008040C8">
        <w:rPr>
          <w:i/>
          <w:vertAlign w:val="subscript"/>
        </w:rPr>
        <w:t>i</w:t>
      </w:r>
      <w:r w:rsidRPr="008040C8">
        <w:t xml:space="preserve"> de representatieve korreldiameter voor korrelgrootteklasse </w:t>
      </w:r>
      <w:r w:rsidRPr="008040C8">
        <w:rPr>
          <w:i/>
        </w:rPr>
        <w:t>i</w:t>
      </w:r>
      <w:r w:rsidR="00356863">
        <w:rPr>
          <w:i/>
        </w:rPr>
        <w:t xml:space="preserve"> </w:t>
      </w:r>
      <w:r w:rsidR="00356863" w:rsidRPr="00356863">
        <w:t>(in mm)</w:t>
      </w:r>
      <w:r w:rsidR="00356863">
        <w:t xml:space="preserve">, gelijk aan </w:t>
      </w:r>
      <m:oMath>
        <m:sSub>
          <m:sSubPr>
            <m:ctrlPr>
              <w:rPr>
                <w:rFonts w:ascii="Cambria Math" w:hAnsi="Cambria Math"/>
                <w:i/>
                <w:vertAlign w:val="superscript"/>
              </w:rPr>
            </m:ctrlPr>
          </m:sSubPr>
          <m:e>
            <m:r>
              <w:rPr>
                <w:rFonts w:ascii="Cambria Math" w:hAnsi="Cambria Math"/>
                <w:vertAlign w:val="superscript"/>
              </w:rPr>
              <m:t>D</m:t>
            </m:r>
          </m:e>
          <m:sub>
            <m:r>
              <w:rPr>
                <w:rFonts w:ascii="Cambria Math" w:hAnsi="Cambria Math"/>
                <w:vertAlign w:val="superscript"/>
              </w:rPr>
              <m:t>i</m:t>
            </m:r>
          </m:sub>
        </m:sSub>
        <m:r>
          <w:rPr>
            <w:rFonts w:ascii="Cambria Math" w:hAnsi="Cambria Math"/>
            <w:vertAlign w:val="superscript"/>
          </w:rPr>
          <m:t>=</m:t>
        </m:r>
        <m:rad>
          <m:radPr>
            <m:degHide m:val="1"/>
            <m:ctrlPr>
              <w:rPr>
                <w:rFonts w:ascii="Cambria Math" w:hAnsi="Cambria Math"/>
                <w:i/>
                <w:vertAlign w:val="superscript"/>
              </w:rPr>
            </m:ctrlPr>
          </m:radPr>
          <m:deg/>
          <m:e>
            <m:sSub>
              <m:sSubPr>
                <m:ctrlPr>
                  <w:rPr>
                    <w:rFonts w:ascii="Cambria Math" w:hAnsi="Cambria Math"/>
                    <w:i/>
                    <w:vertAlign w:val="superscript"/>
                  </w:rPr>
                </m:ctrlPr>
              </m:sSubPr>
              <m:e>
                <m:r>
                  <w:rPr>
                    <w:rFonts w:ascii="Cambria Math" w:hAnsi="Cambria Math"/>
                    <w:vertAlign w:val="superscript"/>
                  </w:rPr>
                  <m:t>D</m:t>
                </m:r>
              </m:e>
              <m:sub>
                <m:r>
                  <w:rPr>
                    <w:rFonts w:ascii="Cambria Math" w:hAnsi="Cambria Math"/>
                    <w:vertAlign w:val="superscript"/>
                  </w:rPr>
                  <m:t>i-o</m:t>
                </m:r>
              </m:sub>
            </m:sSub>
            <m:r>
              <w:rPr>
                <w:rFonts w:ascii="Cambria Math" w:hAnsi="Cambria Math"/>
                <w:vertAlign w:val="superscript"/>
              </w:rPr>
              <m:t>*</m:t>
            </m:r>
            <m:sSub>
              <m:sSubPr>
                <m:ctrlPr>
                  <w:rPr>
                    <w:rFonts w:ascii="Cambria Math" w:hAnsi="Cambria Math"/>
                    <w:i/>
                    <w:vertAlign w:val="superscript"/>
                  </w:rPr>
                </m:ctrlPr>
              </m:sSubPr>
              <m:e>
                <m:r>
                  <w:rPr>
                    <w:rFonts w:ascii="Cambria Math" w:hAnsi="Cambria Math"/>
                    <w:vertAlign w:val="superscript"/>
                  </w:rPr>
                  <m:t>D</m:t>
                </m:r>
              </m:e>
              <m:sub>
                <m:r>
                  <w:rPr>
                    <w:rFonts w:ascii="Cambria Math" w:hAnsi="Cambria Math"/>
                    <w:vertAlign w:val="superscript"/>
                  </w:rPr>
                  <m:t>i-b</m:t>
                </m:r>
              </m:sub>
            </m:sSub>
          </m:e>
        </m:rad>
      </m:oMath>
      <w:r w:rsidR="00356863">
        <w:t xml:space="preserve">, met </w:t>
      </w:r>
      <w:proofErr w:type="spellStart"/>
      <w:r w:rsidR="00356863" w:rsidRPr="00356863">
        <w:rPr>
          <w:i/>
        </w:rPr>
        <w:t>D</w:t>
      </w:r>
      <w:r w:rsidR="00356863" w:rsidRPr="00356863">
        <w:rPr>
          <w:i/>
          <w:vertAlign w:val="subscript"/>
        </w:rPr>
        <w:t>i</w:t>
      </w:r>
      <w:r w:rsidR="00356863">
        <w:rPr>
          <w:i/>
          <w:vertAlign w:val="subscript"/>
        </w:rPr>
        <w:t>-o</w:t>
      </w:r>
      <w:proofErr w:type="spellEnd"/>
      <w:r w:rsidR="00356863">
        <w:t xml:space="preserve"> (mm) de ondergrens van korrelgrootteklasse </w:t>
      </w:r>
      <w:r w:rsidR="00356863" w:rsidRPr="00356863">
        <w:rPr>
          <w:i/>
        </w:rPr>
        <w:t>i</w:t>
      </w:r>
      <w:r w:rsidR="00356863">
        <w:rPr>
          <w:i/>
        </w:rPr>
        <w:t xml:space="preserve">, en </w:t>
      </w:r>
      <w:r w:rsidR="00356863" w:rsidRPr="00356863">
        <w:rPr>
          <w:i/>
        </w:rPr>
        <w:t>D</w:t>
      </w:r>
      <w:r w:rsidR="00356863" w:rsidRPr="00356863">
        <w:rPr>
          <w:i/>
          <w:vertAlign w:val="subscript"/>
        </w:rPr>
        <w:t>i</w:t>
      </w:r>
      <w:r w:rsidR="00356863">
        <w:rPr>
          <w:i/>
          <w:vertAlign w:val="subscript"/>
        </w:rPr>
        <w:t>-b</w:t>
      </w:r>
      <w:r w:rsidR="00356863">
        <w:t xml:space="preserve"> (mm)</w:t>
      </w:r>
      <w:r w:rsidR="00356863" w:rsidRPr="00356863">
        <w:t xml:space="preserve"> </w:t>
      </w:r>
      <w:r w:rsidR="00356863">
        <w:t xml:space="preserve">de bovengrens van korrelgrootteklasse </w:t>
      </w:r>
      <w:r w:rsidR="00356863" w:rsidRPr="00356863">
        <w:rPr>
          <w:i/>
        </w:rPr>
        <w:t>i</w:t>
      </w:r>
      <w:r w:rsidR="00356863">
        <w:rPr>
          <w:i/>
        </w:rPr>
        <w:t xml:space="preserve">. </w:t>
      </w:r>
      <w:proofErr w:type="spellStart"/>
      <w:r w:rsidR="00356863" w:rsidRPr="000E31FF">
        <w:rPr>
          <w:i/>
          <w:iCs/>
        </w:rPr>
        <w:t>φ</w:t>
      </w:r>
      <w:r w:rsidR="00356863" w:rsidRPr="00356863">
        <w:rPr>
          <w:i/>
          <w:iCs/>
          <w:vertAlign w:val="subscript"/>
        </w:rPr>
        <w:t>i</w:t>
      </w:r>
      <w:proofErr w:type="spellEnd"/>
      <w:r w:rsidR="00356863">
        <w:rPr>
          <w:iCs/>
        </w:rPr>
        <w:t xml:space="preserve"> is </w:t>
      </w:r>
      <w:r w:rsidR="00356863" w:rsidRPr="008040C8">
        <w:t xml:space="preserve">de representatieve korreldiameter voor korrelgrootteklasse </w:t>
      </w:r>
      <w:r w:rsidR="00356863" w:rsidRPr="008040C8">
        <w:rPr>
          <w:i/>
        </w:rPr>
        <w:t>i</w:t>
      </w:r>
      <w:r w:rsidR="00356863">
        <w:rPr>
          <w:i/>
        </w:rPr>
        <w:t xml:space="preserve"> </w:t>
      </w:r>
      <w:r w:rsidR="00356863">
        <w:t xml:space="preserve">weergegeven op </w:t>
      </w:r>
      <w:proofErr w:type="spellStart"/>
      <w:r w:rsidR="00356863">
        <w:t>Krumbein’s</w:t>
      </w:r>
      <w:proofErr w:type="spellEnd"/>
      <w:r w:rsidR="00356863">
        <w:t xml:space="preserve"> </w:t>
      </w:r>
      <w:proofErr w:type="spellStart"/>
      <w:r w:rsidR="00356863">
        <w:t>phi</w:t>
      </w:r>
      <w:proofErr w:type="spellEnd"/>
      <w:r w:rsidR="00356863">
        <w:t>-schaal</w:t>
      </w:r>
      <w:r w:rsidR="00B57F77">
        <w:t xml:space="preserve"> e</w:t>
      </w:r>
      <w:r w:rsidR="00356863">
        <w:t xml:space="preserve">n </w:t>
      </w:r>
      <w:proofErr w:type="spellStart"/>
      <w:r w:rsidR="00356863" w:rsidRPr="00356863">
        <w:rPr>
          <w:i/>
        </w:rPr>
        <w:t>f</w:t>
      </w:r>
      <w:r w:rsidR="00356863" w:rsidRPr="00356863">
        <w:rPr>
          <w:i/>
          <w:vertAlign w:val="subscript"/>
        </w:rPr>
        <w:t>i</w:t>
      </w:r>
      <w:proofErr w:type="spellEnd"/>
      <w:r w:rsidR="00356863">
        <w:t xml:space="preserve"> is de fractie van voorkomen van korrelgrootteklasse </w:t>
      </w:r>
      <w:r w:rsidR="00356863" w:rsidRPr="00356863">
        <w:rPr>
          <w:i/>
        </w:rPr>
        <w:t>i</w:t>
      </w:r>
      <w:r w:rsidR="00356863">
        <w:t xml:space="preserve"> in het totale monster. </w:t>
      </w:r>
    </w:p>
    <w:p w14:paraId="1964AC8C" w14:textId="21B55399" w:rsidR="00B57F77" w:rsidRDefault="00C0784E" w:rsidP="008C4377">
      <w:pPr>
        <w:ind w:firstLine="426"/>
        <w:jc w:val="both"/>
      </w:pPr>
      <w:r w:rsidRPr="00C0784E">
        <w:t xml:space="preserve">Onder </w:t>
      </w:r>
      <w:r>
        <w:t xml:space="preserve">de </w:t>
      </w:r>
      <w:r w:rsidRPr="00C0784E">
        <w:t xml:space="preserve">mediane korrelgrootte </w:t>
      </w:r>
      <w:r w:rsidRPr="00B80C58">
        <w:rPr>
          <w:i/>
        </w:rPr>
        <w:t>D</w:t>
      </w:r>
      <w:r w:rsidRPr="00B80C58">
        <w:rPr>
          <w:i/>
          <w:vertAlign w:val="subscript"/>
        </w:rPr>
        <w:t>50</w:t>
      </w:r>
      <w:r>
        <w:rPr>
          <w:vertAlign w:val="subscript"/>
        </w:rPr>
        <w:t xml:space="preserve"> </w:t>
      </w:r>
      <w:r w:rsidRPr="00C0784E">
        <w:t>wordt de waarde voor de korrelgrootte verstaan</w:t>
      </w:r>
      <w:r>
        <w:t xml:space="preserve"> (in mm)</w:t>
      </w:r>
      <w:r w:rsidRPr="00C0784E">
        <w:t xml:space="preserve"> waarbij 50 </w:t>
      </w:r>
      <w:r>
        <w:t>massa</w:t>
      </w:r>
      <w:r w:rsidRPr="00C0784E">
        <w:t>procent van het monster kleiner is dan deze waarde</w:t>
      </w:r>
      <w:r>
        <w:t xml:space="preserve">. De mediane korrelgrootte </w:t>
      </w:r>
      <w:r w:rsidRPr="00B80C58">
        <w:rPr>
          <w:i/>
        </w:rPr>
        <w:t>D</w:t>
      </w:r>
      <w:r w:rsidRPr="00B80C58">
        <w:rPr>
          <w:i/>
          <w:vertAlign w:val="subscript"/>
        </w:rPr>
        <w:t>50</w:t>
      </w:r>
      <w:r>
        <w:t xml:space="preserve"> en de overige percentielen </w:t>
      </w:r>
      <w:proofErr w:type="spellStart"/>
      <w:r w:rsidRPr="00B80C58">
        <w:rPr>
          <w:i/>
        </w:rPr>
        <w:t>D</w:t>
      </w:r>
      <w:r w:rsidR="00B80C58" w:rsidRPr="00B80C58">
        <w:rPr>
          <w:i/>
          <w:vertAlign w:val="subscript"/>
        </w:rPr>
        <w:t>x</w:t>
      </w:r>
      <w:proofErr w:type="spellEnd"/>
      <w:r w:rsidR="00B80C58">
        <w:t xml:space="preserve">, waarbij </w:t>
      </w:r>
      <w:r w:rsidR="00B80C58" w:rsidRPr="00B80C58">
        <w:rPr>
          <w:i/>
        </w:rPr>
        <w:t>x</w:t>
      </w:r>
      <w:r w:rsidR="00B80C58">
        <w:t xml:space="preserve"> = 10, 35, 65 of 90 </w:t>
      </w:r>
      <w:r w:rsidR="00FC5AE2">
        <w:t xml:space="preserve">zijn – conform conventie - bepaald door logaritmische interpolatie van de cumulatieve korrelgrootteverdeling. </w:t>
      </w:r>
    </w:p>
    <w:p w14:paraId="3BD93C66" w14:textId="47E97149" w:rsidR="005D2DD3" w:rsidRDefault="008C4377" w:rsidP="00457A5D">
      <w:pPr>
        <w:ind w:firstLine="426"/>
        <w:jc w:val="both"/>
        <w:rPr>
          <w:color w:val="auto"/>
        </w:rPr>
      </w:pPr>
      <w:r w:rsidRPr="00590C2F">
        <w:rPr>
          <w:color w:val="auto"/>
        </w:rPr>
        <w:t xml:space="preserve">De berekening van met name </w:t>
      </w:r>
      <w:r w:rsidRPr="00590C2F">
        <w:rPr>
          <w:i/>
          <w:color w:val="auto"/>
        </w:rPr>
        <w:t>D</w:t>
      </w:r>
      <w:r w:rsidRPr="00590C2F">
        <w:rPr>
          <w:i/>
          <w:color w:val="auto"/>
          <w:vertAlign w:val="subscript"/>
        </w:rPr>
        <w:t>g</w:t>
      </w:r>
      <w:r w:rsidRPr="00590C2F">
        <w:rPr>
          <w:color w:val="auto"/>
        </w:rPr>
        <w:t xml:space="preserve"> en </w:t>
      </w:r>
      <w:r w:rsidRPr="00590C2F">
        <w:rPr>
          <w:i/>
          <w:color w:val="auto"/>
        </w:rPr>
        <w:t>D</w:t>
      </w:r>
      <w:r w:rsidRPr="00590C2F">
        <w:rPr>
          <w:i/>
          <w:color w:val="auto"/>
          <w:vertAlign w:val="subscript"/>
        </w:rPr>
        <w:t>10</w:t>
      </w:r>
      <w:r w:rsidRPr="00590C2F">
        <w:rPr>
          <w:i/>
          <w:color w:val="auto"/>
        </w:rPr>
        <w:t xml:space="preserve"> </w:t>
      </w:r>
      <w:r w:rsidRPr="00590C2F">
        <w:rPr>
          <w:color w:val="auto"/>
        </w:rPr>
        <w:t xml:space="preserve">is problematisch als </w:t>
      </w:r>
      <w:r w:rsidR="00BE5012" w:rsidRPr="00590C2F">
        <w:rPr>
          <w:color w:val="auto"/>
        </w:rPr>
        <w:t xml:space="preserve">sediment </w:t>
      </w:r>
      <w:r w:rsidRPr="00590C2F">
        <w:rPr>
          <w:color w:val="auto"/>
        </w:rPr>
        <w:t>passeert door de fijnste zeef.</w:t>
      </w:r>
      <w:r w:rsidR="00BE5012" w:rsidRPr="00590C2F">
        <w:rPr>
          <w:color w:val="auto"/>
        </w:rPr>
        <w:t xml:space="preserve"> </w:t>
      </w:r>
      <w:r w:rsidRPr="00590C2F">
        <w:rPr>
          <w:color w:val="auto"/>
        </w:rPr>
        <w:t xml:space="preserve">In zulke gevallen moet een aanname getroffen worden voor de diameter van de kleinste </w:t>
      </w:r>
      <w:r w:rsidR="00262C68">
        <w:rPr>
          <w:color w:val="auto"/>
        </w:rPr>
        <w:t xml:space="preserve">korrel </w:t>
      </w:r>
      <w:r w:rsidR="00BE5012" w:rsidRPr="00590C2F">
        <w:rPr>
          <w:color w:val="auto"/>
        </w:rPr>
        <w:t>in het</w:t>
      </w:r>
      <w:r w:rsidRPr="00590C2F">
        <w:rPr>
          <w:color w:val="auto"/>
        </w:rPr>
        <w:t xml:space="preserve"> monster. Er is </w:t>
      </w:r>
      <w:r w:rsidR="009B3BB1" w:rsidRPr="00590C2F">
        <w:rPr>
          <w:color w:val="auto"/>
        </w:rPr>
        <w:t xml:space="preserve">ervoor </w:t>
      </w:r>
      <w:r w:rsidRPr="00590C2F">
        <w:rPr>
          <w:color w:val="auto"/>
        </w:rPr>
        <w:t>gekozen om in deze gevallen 0,002 mm als minimale korreldiameter te hanteren</w:t>
      </w:r>
      <w:r w:rsidR="00590C2F" w:rsidRPr="00590C2F">
        <w:rPr>
          <w:color w:val="auto"/>
        </w:rPr>
        <w:t>. Deze keuze is</w:t>
      </w:r>
      <w:r w:rsidRPr="00590C2F">
        <w:rPr>
          <w:color w:val="auto"/>
        </w:rPr>
        <w:t xml:space="preserve"> gebaseerd op visuele inspectie van de monsters en het verloop van de korrelgroottecurves. Gevoeligheidsanalyses lieten zien dat de precieze waardes die gekozen worden weinig of geen invloed hebben op de berekende karakteristieken zolang minder dan 10% van het monster passeert door de fijnste zeef. Dit is ook de reden waarom korrelgroo</w:t>
      </w:r>
      <w:r w:rsidR="00590C2F">
        <w:rPr>
          <w:color w:val="auto"/>
        </w:rPr>
        <w:t>tteverdelingen die niet aan dit criterium</w:t>
      </w:r>
      <w:r w:rsidRPr="00590C2F">
        <w:rPr>
          <w:color w:val="auto"/>
        </w:rPr>
        <w:t xml:space="preserve"> voldoen eerder al het stempel “l</w:t>
      </w:r>
      <w:r w:rsidR="00602926" w:rsidRPr="00590C2F">
        <w:rPr>
          <w:color w:val="auto"/>
        </w:rPr>
        <w:t>age kwaliteit” hebben gekregen</w:t>
      </w:r>
      <w:r w:rsidR="00590C2F" w:rsidRPr="00590C2F">
        <w:rPr>
          <w:color w:val="auto"/>
        </w:rPr>
        <w:t>.</w:t>
      </w:r>
    </w:p>
    <w:p w14:paraId="4EB4F319" w14:textId="6BEDC2A6" w:rsidR="00457A5D" w:rsidRDefault="00457A5D" w:rsidP="00457A5D">
      <w:pPr>
        <w:ind w:firstLine="426"/>
        <w:jc w:val="both"/>
        <w:rPr>
          <w:color w:val="auto"/>
        </w:rPr>
      </w:pPr>
      <w:r>
        <w:rPr>
          <w:color w:val="auto"/>
        </w:rPr>
        <w:t>De wijze van bepalen van de korrelgroottekarakteristieken geschiedde voor de dataset van 2021 op identieke wijze als voor de dataset van 2021 (Frings et al., 2023).</w:t>
      </w:r>
      <w:r w:rsidR="00262C68">
        <w:rPr>
          <w:color w:val="auto"/>
        </w:rPr>
        <w:t xml:space="preserve"> </w:t>
      </w:r>
    </w:p>
    <w:p w14:paraId="5007BC67" w14:textId="77777777" w:rsidR="0000223B" w:rsidRPr="00457A5D" w:rsidRDefault="0000223B" w:rsidP="00457A5D">
      <w:pPr>
        <w:ind w:firstLine="426"/>
        <w:jc w:val="both"/>
        <w:rPr>
          <w:color w:val="auto"/>
        </w:rPr>
      </w:pPr>
    </w:p>
    <w:p w14:paraId="784E7CAA" w14:textId="2681D3BC" w:rsidR="00BA0192" w:rsidRDefault="00B30CCC" w:rsidP="00457A5D">
      <w:pPr>
        <w:pStyle w:val="Huisstijl-Kop3"/>
      </w:pPr>
      <w:bookmarkStart w:id="12" w:name="_Toc155185874"/>
      <w:r>
        <w:lastRenderedPageBreak/>
        <w:t>Bepaling van ruimtelijke trends</w:t>
      </w:r>
      <w:bookmarkEnd w:id="12"/>
      <w:r>
        <w:t xml:space="preserve"> </w:t>
      </w:r>
      <w:r w:rsidR="00457A5D">
        <w:tab/>
      </w:r>
    </w:p>
    <w:p w14:paraId="7263E2B5" w14:textId="43B5FFD2" w:rsidR="00B30CCC" w:rsidRDefault="00B30CCC" w:rsidP="00B30CCC"/>
    <w:p w14:paraId="290E8090" w14:textId="540A804F" w:rsidR="00457A5D" w:rsidRDefault="00FE4908" w:rsidP="005F61E7">
      <w:pPr>
        <w:jc w:val="both"/>
      </w:pPr>
      <w:r w:rsidRPr="00FE4908">
        <w:t xml:space="preserve">Om ruimtelijke trends in korrelgrootte inzichtelijk te maken, </w:t>
      </w:r>
      <w:r>
        <w:t xml:space="preserve">is uit de aanwezige korrelgrootteverdelingen de </w:t>
      </w:r>
      <w:r w:rsidRPr="00FE4908">
        <w:t>gemiddelde</w:t>
      </w:r>
      <w:r>
        <w:t xml:space="preserve"> korrelgro</w:t>
      </w:r>
      <w:r w:rsidR="00666CEB">
        <w:t xml:space="preserve">otteverdeling per </w:t>
      </w:r>
      <w:proofErr w:type="spellStart"/>
      <w:r w:rsidR="00666CEB">
        <w:t>kilometervak</w:t>
      </w:r>
      <w:proofErr w:type="spellEnd"/>
      <w:r w:rsidR="00666CEB">
        <w:t xml:space="preserve"> </w:t>
      </w:r>
      <w:r w:rsidR="008006A7">
        <w:t xml:space="preserve">berekend. Daarbij zijn alle korrelgrootteverdelingen waarvoor geldt </w:t>
      </w:r>
      <w:proofErr w:type="spellStart"/>
      <w:r w:rsidR="008006A7">
        <w:t>rkm</w:t>
      </w:r>
      <w:r w:rsidR="008006A7" w:rsidRPr="008006A7">
        <w:rPr>
          <w:vertAlign w:val="subscript"/>
        </w:rPr>
        <w:t>A</w:t>
      </w:r>
      <w:proofErr w:type="spellEnd"/>
      <w:r w:rsidR="008006A7">
        <w:t xml:space="preserve"> ≤ </w:t>
      </w:r>
      <w:proofErr w:type="spellStart"/>
      <w:r w:rsidR="008006A7">
        <w:t>rkm</w:t>
      </w:r>
      <w:proofErr w:type="spellEnd"/>
      <w:r w:rsidR="008006A7">
        <w:t xml:space="preserve"> &lt; rkm</w:t>
      </w:r>
      <w:r w:rsidR="008006A7" w:rsidRPr="008006A7">
        <w:rPr>
          <w:vertAlign w:val="subscript"/>
        </w:rPr>
        <w:t>A+1</w:t>
      </w:r>
      <w:r w:rsidR="008006A7">
        <w:t xml:space="preserve"> toegekend aan </w:t>
      </w:r>
      <w:proofErr w:type="spellStart"/>
      <w:r w:rsidR="008006A7">
        <w:t>kilometervak</w:t>
      </w:r>
      <w:proofErr w:type="spellEnd"/>
      <w:r w:rsidR="008006A7">
        <w:t xml:space="preserve"> A, zodat bijvoorbeeld een korrelg</w:t>
      </w:r>
      <w:r w:rsidR="00457A5D">
        <w:t xml:space="preserve">rootteverdeling gemeten op </w:t>
      </w:r>
      <w:proofErr w:type="spellStart"/>
      <w:r w:rsidR="00457A5D">
        <w:t>rkm</w:t>
      </w:r>
      <w:proofErr w:type="spellEnd"/>
      <w:r w:rsidR="00457A5D">
        <w:t xml:space="preserve"> 8</w:t>
      </w:r>
      <w:r w:rsidR="008006A7">
        <w:t xml:space="preserve">9,5 </w:t>
      </w:r>
      <w:r w:rsidR="00457A5D">
        <w:t xml:space="preserve">toekend wordt aan </w:t>
      </w:r>
      <w:proofErr w:type="spellStart"/>
      <w:r w:rsidR="00457A5D">
        <w:t>kilometervak</w:t>
      </w:r>
      <w:proofErr w:type="spellEnd"/>
      <w:r w:rsidR="00457A5D">
        <w:t xml:space="preserve"> 8</w:t>
      </w:r>
      <w:r w:rsidR="008006A7">
        <w:t>9 en een korrelg</w:t>
      </w:r>
      <w:r w:rsidR="00457A5D">
        <w:t xml:space="preserve">rootteverdeling gemeten op </w:t>
      </w:r>
      <w:proofErr w:type="spellStart"/>
      <w:r w:rsidR="00457A5D">
        <w:t>rkm</w:t>
      </w:r>
      <w:proofErr w:type="spellEnd"/>
      <w:r w:rsidR="00457A5D">
        <w:t xml:space="preserve"> 9</w:t>
      </w:r>
      <w:r w:rsidR="008006A7">
        <w:t>0,0 toeg</w:t>
      </w:r>
      <w:r w:rsidR="00457A5D">
        <w:t xml:space="preserve">erekend wordt aan </w:t>
      </w:r>
      <w:proofErr w:type="spellStart"/>
      <w:r w:rsidR="00457A5D">
        <w:t>kilometervak</w:t>
      </w:r>
      <w:proofErr w:type="spellEnd"/>
      <w:r w:rsidR="00457A5D">
        <w:t xml:space="preserve"> 9</w:t>
      </w:r>
      <w:r w:rsidR="008006A7">
        <w:t xml:space="preserve">0. </w:t>
      </w:r>
      <w:r w:rsidR="008006A7">
        <w:tab/>
        <w:t xml:space="preserve">Vervolgens is ook de gemiddelde korrelgrootteverdeling </w:t>
      </w:r>
      <w:r>
        <w:t>per stuwpand berekend</w:t>
      </w:r>
      <w:r w:rsidR="009B5122">
        <w:t xml:space="preserve">, evenals het lopend gemiddelde </w:t>
      </w:r>
      <w:r w:rsidR="00666CEB">
        <w:t>van de korrelgrootteverde</w:t>
      </w:r>
      <w:r w:rsidR="009B5122">
        <w:t>ling</w:t>
      </w:r>
      <w:r>
        <w:t xml:space="preserve">. </w:t>
      </w:r>
      <w:r w:rsidR="00666CEB">
        <w:t xml:space="preserve">Daarvoor is een zoekvenster van 10 km gebruikt. </w:t>
      </w:r>
      <w:r>
        <w:t>Voor deze gemiddelde korrelgrootteverdelingen zijn dan ook weer de eerder genoemde korrelgroottekarakteristieken berekend.</w:t>
      </w:r>
      <w:r w:rsidR="00725043">
        <w:t xml:space="preserve"> </w:t>
      </w:r>
      <w:r w:rsidR="008C5DEF">
        <w:t xml:space="preserve">De “gemiddelde” D90 is dus niet bepaald door middeling van afzonderlijke D90-waarden, maar afgeleid uit de gemiddelde korrelgrootteverdeling. Deze werkwijze is essentieel omdat middeling van korrelgroottekarakteristieken rekenkundig onjuist is. Tot slot is dan </w:t>
      </w:r>
      <w:r w:rsidR="00725043">
        <w:t xml:space="preserve">voor elk </w:t>
      </w:r>
      <w:r w:rsidR="009B5122">
        <w:t>stuwpand</w:t>
      </w:r>
      <w:r w:rsidR="00725043">
        <w:t xml:space="preserve"> de bandbreedte aan korrelgrootteverdeling</w:t>
      </w:r>
      <w:r w:rsidR="008C5DEF">
        <w:t>en</w:t>
      </w:r>
      <w:r w:rsidR="00725043">
        <w:t xml:space="preserve"> bepaald.</w:t>
      </w:r>
      <w:r w:rsidR="00262C68">
        <w:t xml:space="preserve"> De resultaten zijn samengevat in een tweetal MS-Exceltabellen: Ko</w:t>
      </w:r>
      <w:r w:rsidR="007E0D2D">
        <w:t>rrelgroottedataset Maas 2021.xlsx</w:t>
      </w:r>
      <w:r w:rsidR="00262C68">
        <w:t xml:space="preserve"> en Korrelgrootte</w:t>
      </w:r>
      <w:r w:rsidR="007E0D2D">
        <w:t>dataset Maas 2021-gemiddelden.xlsx</w:t>
      </w:r>
      <w:r w:rsidR="00262C68">
        <w:t>.</w:t>
      </w:r>
    </w:p>
    <w:p w14:paraId="190BA701" w14:textId="1AF44A63" w:rsidR="00457A5D" w:rsidRDefault="00457A5D" w:rsidP="005F61E7">
      <w:pPr>
        <w:jc w:val="both"/>
      </w:pPr>
    </w:p>
    <w:p w14:paraId="69140617" w14:textId="53C79D6D" w:rsidR="00457A5D" w:rsidRDefault="00457A5D" w:rsidP="005F61E7">
      <w:pPr>
        <w:pStyle w:val="Huisstijl-Kop2"/>
      </w:pPr>
      <w:bookmarkStart w:id="13" w:name="_Toc155185875"/>
      <w:r>
        <w:t>Bepaling van de verschillen tussen 2020 en 2021</w:t>
      </w:r>
      <w:bookmarkEnd w:id="13"/>
      <w:r>
        <w:t xml:space="preserve"> </w:t>
      </w:r>
      <w:r>
        <w:tab/>
      </w:r>
    </w:p>
    <w:p w14:paraId="28D673E9" w14:textId="1E3C2493" w:rsidR="00457A5D" w:rsidRDefault="00457A5D" w:rsidP="005F61E7">
      <w:pPr>
        <w:jc w:val="both"/>
      </w:pPr>
    </w:p>
    <w:p w14:paraId="1CE383B5" w14:textId="3204B5A8" w:rsidR="0000223B" w:rsidRDefault="00457A5D" w:rsidP="005F61E7">
      <w:pPr>
        <w:jc w:val="both"/>
      </w:pPr>
      <w:r>
        <w:t>O</w:t>
      </w:r>
      <w:r w:rsidR="005B7B0D" w:rsidRPr="00E62D4E">
        <w:t>nderzocht</w:t>
      </w:r>
      <w:r w:rsidR="008C4377" w:rsidRPr="00E62D4E">
        <w:t xml:space="preserve"> </w:t>
      </w:r>
      <w:r>
        <w:t xml:space="preserve">is </w:t>
      </w:r>
      <w:r w:rsidR="008C4377" w:rsidRPr="00E62D4E">
        <w:t>of de bodemsamenstelling</w:t>
      </w:r>
      <w:r w:rsidR="005B7B0D" w:rsidRPr="00E62D4E">
        <w:t xml:space="preserve"> van de Maas </w:t>
      </w:r>
      <w:r w:rsidR="0000223B">
        <w:t xml:space="preserve">zoals blijkt uit de bemonstering van </w:t>
      </w:r>
      <w:r>
        <w:t>2021</w:t>
      </w:r>
      <w:r w:rsidR="00316659">
        <w:t xml:space="preserve"> systematisch versch</w:t>
      </w:r>
      <w:r w:rsidR="0000223B">
        <w:t>ilt van de bodemsamenstelling zoals die blijkt uit de bemonstering</w:t>
      </w:r>
      <w:r w:rsidR="00316659">
        <w:t xml:space="preserve"> </w:t>
      </w:r>
      <w:r w:rsidR="0000223B">
        <w:t xml:space="preserve">2020 (zie Frings et al. 2023 en de bijbehorende datasets </w:t>
      </w:r>
      <w:r w:rsidR="0000223B" w:rsidRPr="0000223B">
        <w:t>Korrelgroottedataset Maas 2020</w:t>
      </w:r>
      <w:r w:rsidR="0000223B">
        <w:t xml:space="preserve">.pdf en </w:t>
      </w:r>
      <w:r w:rsidR="0000223B" w:rsidRPr="0000223B">
        <w:t>Korrelgroottedataset Maas 2020</w:t>
      </w:r>
      <w:r w:rsidR="0000223B">
        <w:t xml:space="preserve"> -gemiddelden.pdf). </w:t>
      </w:r>
    </w:p>
    <w:p w14:paraId="66998578" w14:textId="5E4E6AE1" w:rsidR="00055F64" w:rsidRPr="00482BDB" w:rsidRDefault="00055F64" w:rsidP="005F61E7">
      <w:pPr>
        <w:ind w:firstLine="426"/>
        <w:jc w:val="both"/>
      </w:pPr>
      <w:r>
        <w:t xml:space="preserve">Hiervoor is gebruik </w:t>
      </w:r>
      <w:r w:rsidRPr="00E62D4E">
        <w:t xml:space="preserve">gemaakt van de </w:t>
      </w:r>
      <w:r>
        <w:t>statistische toets voor gepaarde variabelen,</w:t>
      </w:r>
      <w:r w:rsidRPr="00E62D4E">
        <w:t xml:space="preserve"> Gepaard wil zeggen dat 2 onderling te vergelijken datasets naast een variabele eigenschap (</w:t>
      </w:r>
      <w:r>
        <w:t>de korrelgrootte</w:t>
      </w:r>
      <w:r w:rsidRPr="00E62D4E">
        <w:t>) ook een</w:t>
      </w:r>
      <w:r w:rsidR="00482BDB">
        <w:t xml:space="preserve"> gelijke eigenschap hebben, in dit geval </w:t>
      </w:r>
      <w:r>
        <w:t>de locatie</w:t>
      </w:r>
      <w:r w:rsidRPr="00E62D4E">
        <w:t xml:space="preserve"> van bemonsteren. </w:t>
      </w:r>
      <w:r>
        <w:t>V</w:t>
      </w:r>
      <w:r w:rsidRPr="005D2959">
        <w:t xml:space="preserve">an een t-toets </w:t>
      </w:r>
      <w:r>
        <w:t>mocht geen gebruik gemaakt worden, omdat de</w:t>
      </w:r>
      <w:r w:rsidRPr="005D2959">
        <w:t xml:space="preserve"> korrelgroottewaarden in de Maas niet normaal verdeeld zijn.</w:t>
      </w:r>
      <w:r>
        <w:t xml:space="preserve"> </w:t>
      </w:r>
      <w:r w:rsidRPr="005D2959">
        <w:t>D</w:t>
      </w:r>
      <w:r w:rsidR="00482BDB">
        <w:t xml:space="preserve">aarom is gebruik gemaakt van een gepaarde </w:t>
      </w:r>
      <w:proofErr w:type="spellStart"/>
      <w:r>
        <w:t>Wilcoxon</w:t>
      </w:r>
      <w:r w:rsidRPr="005D2959">
        <w:t>t</w:t>
      </w:r>
      <w:r w:rsidR="00482BDB">
        <w:t>oets</w:t>
      </w:r>
      <w:proofErr w:type="spellEnd"/>
      <w:r w:rsidR="00482BDB">
        <w:t>.</w:t>
      </w:r>
      <w:r w:rsidRPr="005D2959">
        <w:t xml:space="preserve">  </w:t>
      </w:r>
      <w:r w:rsidRPr="00E62D4E">
        <w:t xml:space="preserve">Bij het toetsen van de verschillen is uitgegaan van een </w:t>
      </w:r>
      <w:r w:rsidRPr="00482BDB">
        <w:t xml:space="preserve">waarschijnlijkheid van 95%. </w:t>
      </w:r>
    </w:p>
    <w:p w14:paraId="08376B9E" w14:textId="1222A428" w:rsidR="00482BDB" w:rsidRDefault="00482BDB" w:rsidP="005F61E7">
      <w:pPr>
        <w:ind w:firstLine="426"/>
        <w:jc w:val="both"/>
      </w:pPr>
      <w:r w:rsidRPr="00482BDB">
        <w:t xml:space="preserve">Onderzocht zijn een viertal korrelgroottekarakteristieken: zandgehalte, geometrisch gemiddelde korrelgrootte, D50 en D90. Steeds zijn vier </w:t>
      </w:r>
      <w:proofErr w:type="spellStart"/>
      <w:r w:rsidRPr="00482BDB">
        <w:t>subdatasets</w:t>
      </w:r>
      <w:proofErr w:type="spellEnd"/>
      <w:r w:rsidRPr="00482BDB">
        <w:t xml:space="preserve"> bekeken: de korrelgroottewaarden gemeten in de linkerhelft van de rivier, de korrelgroottewaarden gemeten in de rechterhelft van de rivier, de korrelgroottewaarden gemeten op de </w:t>
      </w:r>
      <w:proofErr w:type="spellStart"/>
      <w:r w:rsidRPr="00482BDB">
        <w:t>rivieras</w:t>
      </w:r>
      <w:proofErr w:type="spellEnd"/>
      <w:r w:rsidRPr="00482BDB">
        <w:t xml:space="preserve"> en de gemiddelde korrelgrootteverdelingen per </w:t>
      </w:r>
      <w:proofErr w:type="spellStart"/>
      <w:r w:rsidRPr="00482BDB">
        <w:t>kilometervak</w:t>
      </w:r>
      <w:proofErr w:type="spellEnd"/>
      <w:r w:rsidRPr="00482BDB">
        <w:t>. In totaal zijn</w:t>
      </w:r>
      <w:r>
        <w:t xml:space="preserve"> dus 16 toetsen uitgevoerd.</w:t>
      </w:r>
    </w:p>
    <w:p w14:paraId="0D941CFA" w14:textId="4D95B7C8" w:rsidR="00457A5D" w:rsidRDefault="00703A2C" w:rsidP="005F61E7">
      <w:pPr>
        <w:ind w:firstLine="426"/>
        <w:jc w:val="both"/>
      </w:pPr>
      <w:r w:rsidRPr="005D2959">
        <w:t xml:space="preserve">Alle </w:t>
      </w:r>
      <w:r w:rsidR="00055F64">
        <w:t>b</w:t>
      </w:r>
      <w:r w:rsidR="008C4377" w:rsidRPr="005D2959">
        <w:t xml:space="preserve">erekeningen zijn uitgevoerd </w:t>
      </w:r>
      <w:r w:rsidR="000F4F2A" w:rsidRPr="005D2959">
        <w:t>op basis</w:t>
      </w:r>
      <w:r w:rsidR="000F4F2A" w:rsidRPr="000F4F2A">
        <w:t xml:space="preserve"> van alle beschikbare korrelgroottewaarden. Dat betekent dus, dat ook de </w:t>
      </w:r>
      <w:r w:rsidRPr="000F4F2A">
        <w:t>korrelgrootteverdelingen van ‘lage kwaliteit’</w:t>
      </w:r>
      <w:r w:rsidR="000F4F2A" w:rsidRPr="000F4F2A">
        <w:t xml:space="preserve"> gebruikt zijn</w:t>
      </w:r>
      <w:r w:rsidRPr="000F4F2A">
        <w:t>.</w:t>
      </w:r>
      <w:r w:rsidR="008C4377" w:rsidRPr="000F4F2A">
        <w:t xml:space="preserve"> </w:t>
      </w:r>
      <w:r w:rsidR="000F4F2A" w:rsidRPr="000F4F2A">
        <w:t>Er is overwogen om deze</w:t>
      </w:r>
      <w:r w:rsidR="000F4F2A">
        <w:t xml:space="preserve"> korrelgrootteverdelingen buiten beschouwing te laten, maar omdat </w:t>
      </w:r>
      <w:r w:rsidR="008C4377" w:rsidRPr="00FD6485">
        <w:t xml:space="preserve">in </w:t>
      </w:r>
      <w:r w:rsidR="00055F64">
        <w:t xml:space="preserve">2020 </w:t>
      </w:r>
      <w:r w:rsidR="008C4377" w:rsidRPr="00FD6485">
        <w:t>vooral grove monsters het predicaat ‘lage kwaliteit’ gekregen hebben</w:t>
      </w:r>
      <w:r w:rsidR="00055F64">
        <w:t xml:space="preserve"> en in 2021 vooral de fijne</w:t>
      </w:r>
      <w:r w:rsidR="008C4377" w:rsidRPr="00FD6485">
        <w:t>, is de verwachting dat de exclusie van de</w:t>
      </w:r>
      <w:r w:rsidR="000F4F2A">
        <w:t>ze</w:t>
      </w:r>
      <w:r w:rsidR="008C4377" w:rsidRPr="00FD6485">
        <w:t xml:space="preserve"> monsters </w:t>
      </w:r>
      <w:r w:rsidR="00C015E4" w:rsidRPr="00FD6485">
        <w:t xml:space="preserve">tot </w:t>
      </w:r>
      <w:r w:rsidR="00482BDB">
        <w:t xml:space="preserve">beïnvloeding van het </w:t>
      </w:r>
      <w:proofErr w:type="spellStart"/>
      <w:r w:rsidR="00482BDB">
        <w:t>toetsresultaat</w:t>
      </w:r>
      <w:proofErr w:type="spellEnd"/>
      <w:r w:rsidR="000760CA">
        <w:t xml:space="preserve"> zal</w:t>
      </w:r>
      <w:r w:rsidR="00C015E4">
        <w:t xml:space="preserve"> leiden. </w:t>
      </w:r>
    </w:p>
    <w:p w14:paraId="688DAB80" w14:textId="77777777" w:rsidR="00E05213" w:rsidRDefault="00E05213" w:rsidP="002E64DB">
      <w:pPr>
        <w:pStyle w:val="Huisstijl-Kop1"/>
      </w:pPr>
      <w:bookmarkStart w:id="14" w:name="_Toc155185876"/>
      <w:r>
        <w:lastRenderedPageBreak/>
        <w:t>Resultaten</w:t>
      </w:r>
      <w:bookmarkEnd w:id="14"/>
    </w:p>
    <w:p w14:paraId="6AE72E6A" w14:textId="15E4BAB0" w:rsidR="00E05213" w:rsidRDefault="000760CA" w:rsidP="00E05213">
      <w:pPr>
        <w:pStyle w:val="Huisstijl-Kop2"/>
      </w:pPr>
      <w:bookmarkStart w:id="15" w:name="_Toc155185877"/>
      <w:r>
        <w:t>De Maasbodem in 202</w:t>
      </w:r>
      <w:r w:rsidR="00482BDB">
        <w:t>1</w:t>
      </w:r>
      <w:bookmarkEnd w:id="15"/>
    </w:p>
    <w:p w14:paraId="783E7E00" w14:textId="52AE644F" w:rsidR="000760CA" w:rsidRDefault="000760CA" w:rsidP="00E05213"/>
    <w:p w14:paraId="2C781D1E" w14:textId="1E30A0D2" w:rsidR="001F4A99" w:rsidRDefault="00D61205" w:rsidP="00F82344">
      <w:pPr>
        <w:jc w:val="both"/>
      </w:pPr>
      <w:r>
        <w:t>Inspectie van de korrelgroot</w:t>
      </w:r>
      <w:r w:rsidR="00C85450">
        <w:t xml:space="preserve">tedataset </w:t>
      </w:r>
      <w:r w:rsidR="00F82344">
        <w:t xml:space="preserve">van 2021 (appendix 1 en Fig. </w:t>
      </w:r>
      <w:r w:rsidR="00C55423">
        <w:t>5-10</w:t>
      </w:r>
      <w:r w:rsidR="00F82344">
        <w:t xml:space="preserve">) </w:t>
      </w:r>
      <w:r w:rsidR="00C85450">
        <w:t>l</w:t>
      </w:r>
      <w:r w:rsidR="00C5018C">
        <w:t xml:space="preserve">aat zien </w:t>
      </w:r>
      <w:r w:rsidR="000760CA">
        <w:t xml:space="preserve">dat de Maasbodem </w:t>
      </w:r>
      <w:r w:rsidR="002D0E77">
        <w:t>erg</w:t>
      </w:r>
      <w:r w:rsidR="000760CA">
        <w:t xml:space="preserve"> heterogeen is.</w:t>
      </w:r>
      <w:r w:rsidR="002F6417">
        <w:t xml:space="preserve"> De variatie in korrelgrootte </w:t>
      </w:r>
      <w:r w:rsidR="00480C49">
        <w:t xml:space="preserve">over de rivierbreedte en </w:t>
      </w:r>
      <w:r w:rsidR="002F6417">
        <w:t>met de afstand is grillig</w:t>
      </w:r>
      <w:r w:rsidR="00480C49">
        <w:t xml:space="preserve">. Ook </w:t>
      </w:r>
      <w:r w:rsidR="002F6417">
        <w:t xml:space="preserve">de bandbreedte in korrelgrootte binnen stuwpanden is </w:t>
      </w:r>
      <w:r w:rsidR="002D0E77">
        <w:t>aanzienlijk</w:t>
      </w:r>
      <w:r w:rsidR="002F6417">
        <w:t xml:space="preserve">. </w:t>
      </w:r>
    </w:p>
    <w:p w14:paraId="271A172B" w14:textId="23745220" w:rsidR="001F4A99" w:rsidRDefault="00DF12FF" w:rsidP="001F4A99">
      <w:pPr>
        <w:ind w:firstLine="426"/>
        <w:jc w:val="both"/>
      </w:pPr>
      <w:r>
        <w:t xml:space="preserve">De </w:t>
      </w:r>
      <w:r w:rsidR="00D33EFF">
        <w:t xml:space="preserve">bodem van de </w:t>
      </w:r>
      <w:r>
        <w:t xml:space="preserve">Maas bestaat </w:t>
      </w:r>
      <w:r w:rsidR="00E23DF5">
        <w:t>voornamelijk</w:t>
      </w:r>
      <w:r w:rsidRPr="00D61205">
        <w:t xml:space="preserve"> uit grind en zand</w:t>
      </w:r>
      <w:r w:rsidR="00E23DF5">
        <w:t>, ofwel sediment met een kor</w:t>
      </w:r>
      <w:r w:rsidR="00B30F14">
        <w:t>relgrootte tussen 0,063 mm en 63</w:t>
      </w:r>
      <w:r w:rsidR="00E23DF5">
        <w:t xml:space="preserve"> mm. Alleen aan</w:t>
      </w:r>
      <w:r w:rsidR="00C85450">
        <w:t xml:space="preserve"> het beg</w:t>
      </w:r>
      <w:r w:rsidR="001F4A99">
        <w:t xml:space="preserve">in van het onderzochte traject </w:t>
      </w:r>
      <w:r>
        <w:t>komt nog steen</w:t>
      </w:r>
      <w:r w:rsidR="00E23DF5">
        <w:t xml:space="preserve"> (&gt; 63 mm)</w:t>
      </w:r>
      <w:r w:rsidR="001F4A99">
        <w:t xml:space="preserve"> voor in de bodem</w:t>
      </w:r>
      <w:r w:rsidR="00E23DF5" w:rsidRPr="004478C3">
        <w:t xml:space="preserve">. De hoeveelheid lutum en </w:t>
      </w:r>
      <w:proofErr w:type="spellStart"/>
      <w:r w:rsidR="00E23DF5" w:rsidRPr="004478C3">
        <w:t>silt</w:t>
      </w:r>
      <w:proofErr w:type="spellEnd"/>
      <w:r w:rsidR="00E23DF5" w:rsidRPr="004478C3">
        <w:t xml:space="preserve"> (&lt; 0,063 mm)</w:t>
      </w:r>
      <w:r w:rsidR="008C68D4" w:rsidRPr="004478C3">
        <w:t>, samen ook wel slib genoemd,</w:t>
      </w:r>
      <w:r w:rsidR="00E23DF5" w:rsidRPr="004478C3">
        <w:t xml:space="preserve"> </w:t>
      </w:r>
      <w:r w:rsidR="000578D0" w:rsidRPr="004478C3">
        <w:t>in de monsters was</w:t>
      </w:r>
      <w:r w:rsidR="00E23DF5" w:rsidRPr="004478C3">
        <w:t xml:space="preserve"> </w:t>
      </w:r>
      <w:r w:rsidR="00FC48DF">
        <w:t xml:space="preserve">over het algemeen </w:t>
      </w:r>
      <w:r w:rsidR="009746C7">
        <w:t xml:space="preserve">zeer </w:t>
      </w:r>
      <w:r w:rsidR="001F4A99" w:rsidRPr="009746C7">
        <w:t>gering</w:t>
      </w:r>
      <w:r w:rsidR="00FC48DF" w:rsidRPr="009746C7">
        <w:t xml:space="preserve"> (</w:t>
      </w:r>
      <w:r w:rsidR="009746C7">
        <w:t>&lt; 1%</w:t>
      </w:r>
      <w:r w:rsidR="00FC48DF" w:rsidRPr="009746C7">
        <w:t xml:space="preserve">), </w:t>
      </w:r>
      <w:r w:rsidR="009746C7">
        <w:t xml:space="preserve">op 57 locaties gering (1-10%) en op </w:t>
      </w:r>
      <w:r w:rsidR="009746C7" w:rsidRPr="009746C7">
        <w:t xml:space="preserve">een veertiental </w:t>
      </w:r>
      <w:r w:rsidR="00FC48DF" w:rsidRPr="009746C7">
        <w:t xml:space="preserve">plekken </w:t>
      </w:r>
      <w:r w:rsidR="009746C7">
        <w:t xml:space="preserve">matig of </w:t>
      </w:r>
      <w:r w:rsidR="00FC48DF" w:rsidRPr="009746C7">
        <w:t xml:space="preserve">aanzienlijk </w:t>
      </w:r>
      <w:r w:rsidR="009746C7" w:rsidRPr="009746C7">
        <w:t>(10-92%)</w:t>
      </w:r>
      <w:r w:rsidR="001F4A99" w:rsidRPr="009746C7">
        <w:t>.</w:t>
      </w:r>
      <w:r w:rsidR="001F4A99">
        <w:t xml:space="preserve"> In </w:t>
      </w:r>
      <w:r w:rsidR="002418C0">
        <w:t>100</w:t>
      </w:r>
      <w:r w:rsidR="001F4A99">
        <w:t xml:space="preserve"> </w:t>
      </w:r>
      <w:r w:rsidR="002418C0">
        <w:t xml:space="preserve">monsters </w:t>
      </w:r>
      <w:r w:rsidR="001F4A99">
        <w:t xml:space="preserve">zijn schelpjes aangetroffen, gemiddeld </w:t>
      </w:r>
      <w:r w:rsidR="002418C0">
        <w:t>2,26</w:t>
      </w:r>
      <w:r w:rsidR="001F4A99">
        <w:t>%</w:t>
      </w:r>
      <w:r w:rsidR="002418C0">
        <w:t xml:space="preserve"> en maximaal 33,41% van de monstermassa.</w:t>
      </w:r>
      <w:r w:rsidR="001F4A99">
        <w:t xml:space="preserve"> Deze zijn voorafgaand aan de zeefanalyse uit het sediment verwijderd. </w:t>
      </w:r>
    </w:p>
    <w:p w14:paraId="5EC313A4" w14:textId="0EF7558F" w:rsidR="009B4E5C" w:rsidRDefault="009B4E5C" w:rsidP="001F4A99">
      <w:pPr>
        <w:spacing w:line="240" w:lineRule="auto"/>
        <w:ind w:firstLine="426"/>
        <w:jc w:val="both"/>
      </w:pPr>
      <w:r>
        <w:t xml:space="preserve">Van </w:t>
      </w:r>
      <w:r w:rsidRPr="00FC48DF">
        <w:t>bovenstrooms (</w:t>
      </w:r>
      <w:proofErr w:type="spellStart"/>
      <w:r w:rsidRPr="00FC48DF">
        <w:t>rkm</w:t>
      </w:r>
      <w:proofErr w:type="spellEnd"/>
      <w:r w:rsidRPr="00FC48DF">
        <w:t xml:space="preserve"> 70-80) naar benedenstrooms (</w:t>
      </w:r>
      <w:proofErr w:type="spellStart"/>
      <w:r w:rsidRPr="00FC48DF">
        <w:t>rkm</w:t>
      </w:r>
      <w:proofErr w:type="spellEnd"/>
      <w:r w:rsidRPr="00FC48DF">
        <w:t xml:space="preserve"> 235-245) wordt</w:t>
      </w:r>
      <w:r>
        <w:t xml:space="preserve"> de Maasbodem beduidend fijner</w:t>
      </w:r>
      <w:r w:rsidR="00262C68">
        <w:t>. H</w:t>
      </w:r>
      <w:r w:rsidR="001F4A99">
        <w:t xml:space="preserve">et </w:t>
      </w:r>
      <w:r>
        <w:t xml:space="preserve">gehalte aan steen </w:t>
      </w:r>
      <w:r w:rsidR="00262C68">
        <w:t xml:space="preserve">neemt </w:t>
      </w:r>
      <w:r>
        <w:t xml:space="preserve">af </w:t>
      </w:r>
      <w:r w:rsidRPr="00FC48DF">
        <w:t xml:space="preserve">van </w:t>
      </w:r>
      <w:r w:rsidR="00FC48DF" w:rsidRPr="00FC48DF">
        <w:t>17</w:t>
      </w:r>
      <w:r w:rsidR="001F4A99" w:rsidRPr="00FC48DF">
        <w:t xml:space="preserve">% tot </w:t>
      </w:r>
      <w:r w:rsidR="00FC48DF" w:rsidRPr="00FC48DF">
        <w:t>0</w:t>
      </w:r>
      <w:r w:rsidRPr="00FC48DF">
        <w:t>%</w:t>
      </w:r>
      <w:r>
        <w:t xml:space="preserve"> en het gehalte aan grind </w:t>
      </w:r>
      <w:r w:rsidRPr="00FC48DF">
        <w:t xml:space="preserve">van </w:t>
      </w:r>
      <w:r w:rsidR="00FC48DF" w:rsidRPr="00FC48DF">
        <w:t>68</w:t>
      </w:r>
      <w:r w:rsidRPr="00FC48DF">
        <w:t xml:space="preserve">% </w:t>
      </w:r>
      <w:r w:rsidR="001F4A99" w:rsidRPr="00FC48DF">
        <w:t xml:space="preserve">tot </w:t>
      </w:r>
      <w:r w:rsidR="00FC48DF" w:rsidRPr="00FC48DF">
        <w:t>1</w:t>
      </w:r>
      <w:r w:rsidRPr="00A224C0">
        <w:t>%</w:t>
      </w:r>
      <w:r>
        <w:t xml:space="preserve">. Ook de grinddiameter neemt af: </w:t>
      </w:r>
      <w:r w:rsidRPr="00FC48DF">
        <w:t>v</w:t>
      </w:r>
      <w:r w:rsidR="001F4A99" w:rsidRPr="00FC48DF">
        <w:t xml:space="preserve">an </w:t>
      </w:r>
      <w:r w:rsidR="00FC48DF" w:rsidRPr="00FC48DF">
        <w:t>21,4</w:t>
      </w:r>
      <w:r w:rsidR="001F4A99" w:rsidRPr="00FC48DF">
        <w:t xml:space="preserve"> tot </w:t>
      </w:r>
      <w:r w:rsidR="00FC48DF" w:rsidRPr="00FC48DF">
        <w:t>4,4</w:t>
      </w:r>
      <w:r w:rsidR="001F4A99">
        <w:t xml:space="preserve"> mm</w:t>
      </w:r>
      <w:r>
        <w:t xml:space="preserve">. Tegelijkertijd neemt </w:t>
      </w:r>
      <w:r w:rsidR="001F4A99">
        <w:t xml:space="preserve">het zandgehalte sterk toe: van </w:t>
      </w:r>
      <w:r w:rsidR="00FC48DF" w:rsidRPr="00FC48DF">
        <w:t>15%</w:t>
      </w:r>
      <w:r w:rsidR="00262C68">
        <w:t xml:space="preserve"> </w:t>
      </w:r>
      <w:r w:rsidR="001F4A99" w:rsidRPr="00FC48DF">
        <w:t xml:space="preserve">tot </w:t>
      </w:r>
      <w:r w:rsidR="00FC48DF" w:rsidRPr="00FC48DF">
        <w:t>98</w:t>
      </w:r>
      <w:r>
        <w:t xml:space="preserve">%. Hierdoor verandert de Maas van een uitgesproken grindrivier naar een zandrivier. Dit gaat </w:t>
      </w:r>
      <w:r w:rsidRPr="00FC48DF">
        <w:t xml:space="preserve">gepaard met een afname van de geometrisch gemiddelde korrelgrootte </w:t>
      </w:r>
      <w:r w:rsidRPr="00FC48DF">
        <w:rPr>
          <w:i/>
        </w:rPr>
        <w:t>D</w:t>
      </w:r>
      <w:r w:rsidRPr="00FC48DF">
        <w:rPr>
          <w:i/>
          <w:vertAlign w:val="subscript"/>
        </w:rPr>
        <w:t>g</w:t>
      </w:r>
      <w:r w:rsidRPr="00FC48DF">
        <w:t xml:space="preserve"> van </w:t>
      </w:r>
      <w:r w:rsidR="00FC48DF" w:rsidRPr="00FC48DF">
        <w:t>14,9</w:t>
      </w:r>
      <w:r w:rsidRPr="00FC48DF">
        <w:t xml:space="preserve"> naar </w:t>
      </w:r>
      <w:r w:rsidR="00FC48DF" w:rsidRPr="00FC48DF">
        <w:t>0,35</w:t>
      </w:r>
      <w:r w:rsidR="00F82344" w:rsidRPr="00FC48DF">
        <w:t xml:space="preserve"> mm</w:t>
      </w:r>
      <w:r w:rsidRPr="00FC48DF">
        <w:t xml:space="preserve"> en een afname van de mediane korrelgrootte </w:t>
      </w:r>
      <w:r w:rsidRPr="00FC48DF">
        <w:rPr>
          <w:i/>
        </w:rPr>
        <w:t>D</w:t>
      </w:r>
      <w:r w:rsidRPr="00FC48DF">
        <w:rPr>
          <w:i/>
          <w:vertAlign w:val="subscript"/>
        </w:rPr>
        <w:t>50</w:t>
      </w:r>
      <w:r w:rsidRPr="00FC48DF">
        <w:t xml:space="preserve"> van </w:t>
      </w:r>
      <w:r w:rsidR="00FC48DF" w:rsidRPr="00FC48DF">
        <w:t>27,8</w:t>
      </w:r>
      <w:r w:rsidRPr="00FC48DF">
        <w:t xml:space="preserve"> tot </w:t>
      </w:r>
      <w:r w:rsidR="00FC48DF" w:rsidRPr="00FC48DF">
        <w:t>0,32</w:t>
      </w:r>
      <w:r w:rsidR="00F82344">
        <w:t xml:space="preserve"> mm</w:t>
      </w:r>
      <w:r>
        <w:t>. De ruwheid van de rivierbodem, benaderd door het negentigste perce</w:t>
      </w:r>
      <w:r w:rsidRPr="00FC48DF">
        <w:t xml:space="preserve">ntiel van de korrelgrootteverdeling </w:t>
      </w:r>
      <w:r w:rsidRPr="00FC48DF">
        <w:rPr>
          <w:i/>
        </w:rPr>
        <w:t>D</w:t>
      </w:r>
      <w:r w:rsidRPr="00FC48DF">
        <w:rPr>
          <w:i/>
          <w:vertAlign w:val="subscript"/>
        </w:rPr>
        <w:t>90</w:t>
      </w:r>
      <w:r w:rsidRPr="00FC48DF">
        <w:t xml:space="preserve">, neemt eveneens af, van </w:t>
      </w:r>
      <w:r w:rsidR="00FC48DF" w:rsidRPr="00FC48DF">
        <w:t>75,2</w:t>
      </w:r>
      <w:r w:rsidR="00F82344" w:rsidRPr="00FC48DF">
        <w:t xml:space="preserve"> </w:t>
      </w:r>
      <w:r w:rsidRPr="00FC48DF">
        <w:t xml:space="preserve">mm naar </w:t>
      </w:r>
      <w:r w:rsidR="00FC48DF" w:rsidRPr="00FC48DF">
        <w:t>0,6</w:t>
      </w:r>
      <w:r w:rsidR="00F82344">
        <w:t xml:space="preserve"> </w:t>
      </w:r>
      <w:r>
        <w:t xml:space="preserve">mm. </w:t>
      </w:r>
      <w:r w:rsidR="00F82344">
        <w:t xml:space="preserve">De verfijning van de Maasbodem in stroomrichting verloopt </w:t>
      </w:r>
      <w:r w:rsidR="007E0D2D">
        <w:t>ongelijkmatig</w:t>
      </w:r>
      <w:r w:rsidR="00F82344">
        <w:t xml:space="preserve">. Opmerkelijk is dat de bodem na een sterke verfijning </w:t>
      </w:r>
      <w:r w:rsidR="009746C7">
        <w:t xml:space="preserve">vanaf </w:t>
      </w:r>
      <w:r w:rsidRPr="007D4D55">
        <w:t xml:space="preserve">km </w:t>
      </w:r>
      <w:r w:rsidR="009746C7">
        <w:t>114</w:t>
      </w:r>
      <w:r w:rsidR="00F82344" w:rsidRPr="007D4D55">
        <w:t xml:space="preserve"> </w:t>
      </w:r>
      <w:r w:rsidRPr="007D4D55">
        <w:t xml:space="preserve"> </w:t>
      </w:r>
      <w:r w:rsidR="00F82344">
        <w:t>weer grover wordt</w:t>
      </w:r>
      <w:r>
        <w:t xml:space="preserve">. </w:t>
      </w:r>
      <w:r w:rsidR="00262C68">
        <w:t>Bij</w:t>
      </w:r>
      <w:r w:rsidR="009746C7">
        <w:t xml:space="preserve"> ca. </w:t>
      </w:r>
      <w:proofErr w:type="spellStart"/>
      <w:r w:rsidR="009746C7">
        <w:t>rkm</w:t>
      </w:r>
      <w:proofErr w:type="spellEnd"/>
      <w:r w:rsidR="009746C7">
        <w:t xml:space="preserve"> 150</w:t>
      </w:r>
      <w:r w:rsidR="00F82344">
        <w:t xml:space="preserve"> begint een nieuw </w:t>
      </w:r>
      <w:r w:rsidR="00262C68">
        <w:t>traject</w:t>
      </w:r>
      <w:r w:rsidR="00F82344">
        <w:t xml:space="preserve"> van verfijning</w:t>
      </w:r>
      <w:r>
        <w:t>.</w:t>
      </w:r>
    </w:p>
    <w:p w14:paraId="43DD884B" w14:textId="30B6B878" w:rsidR="009B4E5C" w:rsidRDefault="009B4E5C" w:rsidP="00F82344">
      <w:pPr>
        <w:spacing w:line="240" w:lineRule="auto"/>
        <w:ind w:firstLine="426"/>
        <w:jc w:val="both"/>
      </w:pPr>
      <w:r>
        <w:t xml:space="preserve">De korrelgrootte </w:t>
      </w:r>
      <w:r w:rsidRPr="00FC48DF">
        <w:t xml:space="preserve">van de Maasbodem vertoont niet alleen een trend in </w:t>
      </w:r>
      <w:proofErr w:type="spellStart"/>
      <w:r w:rsidRPr="00FC48DF">
        <w:t>stroomafwaartse</w:t>
      </w:r>
      <w:proofErr w:type="spellEnd"/>
      <w:r w:rsidRPr="00FC48DF">
        <w:t xml:space="preserve"> richting, maar ook in dwarsrichting. Opvallend is dat het zandgehalte het hoogst is op de </w:t>
      </w:r>
      <w:proofErr w:type="spellStart"/>
      <w:r w:rsidRPr="00FC48DF">
        <w:t>rivieras</w:t>
      </w:r>
      <w:proofErr w:type="spellEnd"/>
      <w:r w:rsidRPr="00FC48DF">
        <w:t xml:space="preserve"> en het grofst aan de rechteroever.</w:t>
      </w:r>
      <w:r w:rsidR="00F82344" w:rsidRPr="00FC48DF">
        <w:t xml:space="preserve"> Het verschil bedraagt </w:t>
      </w:r>
      <w:r w:rsidR="00FC48DF" w:rsidRPr="00FC48DF">
        <w:t>5</w:t>
      </w:r>
      <w:r w:rsidR="00F82344" w:rsidRPr="00FC48DF">
        <w:t xml:space="preserve"> </w:t>
      </w:r>
      <w:r w:rsidRPr="00FC48DF">
        <w:t>%.</w:t>
      </w:r>
      <w:r w:rsidRPr="00D6012D">
        <w:t xml:space="preserve"> </w:t>
      </w:r>
    </w:p>
    <w:p w14:paraId="24C282E9" w14:textId="77777777" w:rsidR="009B4E5C" w:rsidRDefault="009B4E5C" w:rsidP="009B4E5C">
      <w:pPr>
        <w:spacing w:line="240" w:lineRule="auto"/>
        <w:rPr>
          <w:i/>
          <w:sz w:val="16"/>
          <w:szCs w:val="16"/>
        </w:rPr>
      </w:pPr>
    </w:p>
    <w:p w14:paraId="1E8A0E7A" w14:textId="77777777" w:rsidR="00C55423" w:rsidRDefault="00C55423" w:rsidP="00C55423">
      <w:pPr>
        <w:spacing w:line="240" w:lineRule="auto"/>
        <w:ind w:left="851" w:hanging="851"/>
        <w:jc w:val="both"/>
        <w:rPr>
          <w:i/>
          <w:sz w:val="16"/>
          <w:szCs w:val="16"/>
        </w:rPr>
      </w:pPr>
      <w:r>
        <w:rPr>
          <w:i/>
          <w:noProof/>
          <w:sz w:val="16"/>
          <w:szCs w:val="16"/>
        </w:rPr>
        <w:drawing>
          <wp:inline distT="0" distB="0" distL="0" distR="0" wp14:anchorId="6B9290DD" wp14:editId="2A16B026">
            <wp:extent cx="4977516" cy="2319538"/>
            <wp:effectExtent l="0" t="0" r="0" b="5080"/>
            <wp:docPr id="92" name="Afbeelding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9">
                      <a:extLst>
                        <a:ext uri="{28A0092B-C50C-407E-A947-70E740481C1C}">
                          <a14:useLocalDpi xmlns:a14="http://schemas.microsoft.com/office/drawing/2010/main" val="0"/>
                        </a:ext>
                      </a:extLst>
                    </a:blip>
                    <a:srcRect l="2216"/>
                    <a:stretch/>
                  </pic:blipFill>
                  <pic:spPr bwMode="auto">
                    <a:xfrm>
                      <a:off x="0" y="0"/>
                      <a:ext cx="4988896" cy="2324841"/>
                    </a:xfrm>
                    <a:prstGeom prst="rect">
                      <a:avLst/>
                    </a:prstGeom>
                    <a:noFill/>
                    <a:ln>
                      <a:noFill/>
                    </a:ln>
                    <a:extLst>
                      <a:ext uri="{53640926-AAD7-44D8-BBD7-CCE9431645EC}">
                        <a14:shadowObscured xmlns:a14="http://schemas.microsoft.com/office/drawing/2010/main"/>
                      </a:ext>
                    </a:extLst>
                  </pic:spPr>
                </pic:pic>
              </a:graphicData>
            </a:graphic>
          </wp:inline>
        </w:drawing>
      </w:r>
    </w:p>
    <w:p w14:paraId="315A2D8F" w14:textId="4CDC0FAC" w:rsidR="00C55423" w:rsidRPr="0056752D" w:rsidRDefault="00C55423" w:rsidP="00C55423">
      <w:pPr>
        <w:spacing w:line="240" w:lineRule="auto"/>
        <w:rPr>
          <w:i/>
          <w:sz w:val="16"/>
          <w:szCs w:val="16"/>
        </w:rPr>
      </w:pPr>
      <w:r w:rsidRPr="0056752D">
        <w:rPr>
          <w:i/>
          <w:sz w:val="16"/>
          <w:szCs w:val="16"/>
        </w:rPr>
        <w:t xml:space="preserve">Fig. </w:t>
      </w:r>
      <w:r>
        <w:rPr>
          <w:i/>
          <w:sz w:val="16"/>
          <w:szCs w:val="16"/>
        </w:rPr>
        <w:t>5</w:t>
      </w:r>
      <w:r w:rsidRPr="0056752D">
        <w:rPr>
          <w:i/>
          <w:sz w:val="16"/>
          <w:szCs w:val="16"/>
        </w:rPr>
        <w:t xml:space="preserve">. </w:t>
      </w:r>
      <w:r w:rsidRPr="0056752D">
        <w:rPr>
          <w:i/>
          <w:sz w:val="16"/>
          <w:szCs w:val="16"/>
        </w:rPr>
        <w:tab/>
        <w:t>De geometrisch gemiddelde korrel</w:t>
      </w:r>
      <w:r>
        <w:rPr>
          <w:i/>
          <w:sz w:val="16"/>
          <w:szCs w:val="16"/>
        </w:rPr>
        <w:t>grootte van de Maasbodem in 2021</w:t>
      </w:r>
      <w:r w:rsidRPr="0056752D">
        <w:rPr>
          <w:i/>
          <w:sz w:val="16"/>
          <w:szCs w:val="16"/>
        </w:rPr>
        <w:t xml:space="preserve">, gemiddeld per </w:t>
      </w:r>
      <w:proofErr w:type="spellStart"/>
      <w:r w:rsidRPr="0056752D">
        <w:rPr>
          <w:i/>
          <w:sz w:val="16"/>
          <w:szCs w:val="16"/>
        </w:rPr>
        <w:t>kilometervak</w:t>
      </w:r>
      <w:proofErr w:type="spellEnd"/>
      <w:r w:rsidRPr="0056752D">
        <w:rPr>
          <w:i/>
          <w:sz w:val="16"/>
          <w:szCs w:val="16"/>
        </w:rPr>
        <w:t xml:space="preserve">. </w:t>
      </w:r>
      <w:r w:rsidR="00B54A94">
        <w:rPr>
          <w:i/>
          <w:sz w:val="16"/>
          <w:szCs w:val="16"/>
        </w:rPr>
        <w:t>Ook weergegeven is het lopend gemiddelde met zoekvenster 10 km.</w:t>
      </w:r>
    </w:p>
    <w:p w14:paraId="5D85642D" w14:textId="43A1A64D" w:rsidR="001F4A99" w:rsidRDefault="001F4A99" w:rsidP="001F4A99">
      <w:pPr>
        <w:spacing w:line="240" w:lineRule="auto"/>
      </w:pPr>
    </w:p>
    <w:p w14:paraId="6160F1E1" w14:textId="18E04C0E" w:rsidR="001F4A99" w:rsidRDefault="00F82344" w:rsidP="001F4A99">
      <w:pPr>
        <w:spacing w:line="240" w:lineRule="auto"/>
      </w:pPr>
      <w:r>
        <w:rPr>
          <w:noProof/>
        </w:rPr>
        <w:lastRenderedPageBreak/>
        <w:drawing>
          <wp:inline distT="0" distB="0" distL="0" distR="0" wp14:anchorId="567FF317" wp14:editId="43707E1E">
            <wp:extent cx="5072565" cy="6164497"/>
            <wp:effectExtent l="0" t="0" r="0" b="8255"/>
            <wp:docPr id="90" name="Afbeelding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86613" cy="6181570"/>
                    </a:xfrm>
                    <a:prstGeom prst="rect">
                      <a:avLst/>
                    </a:prstGeom>
                    <a:noFill/>
                  </pic:spPr>
                </pic:pic>
              </a:graphicData>
            </a:graphic>
          </wp:inline>
        </w:drawing>
      </w:r>
    </w:p>
    <w:p w14:paraId="5F2C3547" w14:textId="77777777" w:rsidR="001F4A99" w:rsidRDefault="001F4A99" w:rsidP="001F4A99">
      <w:pPr>
        <w:spacing w:line="240" w:lineRule="auto"/>
      </w:pPr>
    </w:p>
    <w:p w14:paraId="3E04DE41" w14:textId="6365E16B" w:rsidR="001F4A99" w:rsidRDefault="001F4A99" w:rsidP="001F4A99">
      <w:pPr>
        <w:spacing w:line="240" w:lineRule="auto"/>
        <w:ind w:left="851" w:hanging="851"/>
        <w:jc w:val="both"/>
        <w:rPr>
          <w:i/>
          <w:sz w:val="16"/>
          <w:szCs w:val="16"/>
        </w:rPr>
      </w:pPr>
      <w:r w:rsidRPr="0084640C">
        <w:rPr>
          <w:i/>
          <w:sz w:val="16"/>
          <w:szCs w:val="16"/>
        </w:rPr>
        <w:t xml:space="preserve">Fig. </w:t>
      </w:r>
      <w:r w:rsidR="00C55423">
        <w:rPr>
          <w:i/>
          <w:sz w:val="16"/>
          <w:szCs w:val="16"/>
        </w:rPr>
        <w:t>6</w:t>
      </w:r>
      <w:r w:rsidRPr="0084640C">
        <w:rPr>
          <w:i/>
          <w:sz w:val="16"/>
          <w:szCs w:val="16"/>
        </w:rPr>
        <w:t xml:space="preserve">. </w:t>
      </w:r>
      <w:r w:rsidRPr="0084640C">
        <w:rPr>
          <w:i/>
          <w:sz w:val="16"/>
          <w:szCs w:val="16"/>
        </w:rPr>
        <w:tab/>
        <w:t>De korrelgroottesamens</w:t>
      </w:r>
      <w:r w:rsidR="00F82344">
        <w:rPr>
          <w:i/>
          <w:sz w:val="16"/>
          <w:szCs w:val="16"/>
        </w:rPr>
        <w:t>telling van de Maasbodem in 2021</w:t>
      </w:r>
      <w:r w:rsidRPr="0084640C">
        <w:rPr>
          <w:i/>
          <w:sz w:val="16"/>
          <w:szCs w:val="16"/>
        </w:rPr>
        <w:t xml:space="preserve">, gemiddeld per </w:t>
      </w:r>
      <w:proofErr w:type="spellStart"/>
      <w:r w:rsidRPr="0084640C">
        <w:rPr>
          <w:i/>
          <w:sz w:val="16"/>
          <w:szCs w:val="16"/>
        </w:rPr>
        <w:t>kilometervak</w:t>
      </w:r>
      <w:proofErr w:type="spellEnd"/>
      <w:r w:rsidRPr="0084640C">
        <w:rPr>
          <w:i/>
          <w:sz w:val="16"/>
          <w:szCs w:val="16"/>
        </w:rPr>
        <w:t xml:space="preserve">. </w:t>
      </w:r>
    </w:p>
    <w:p w14:paraId="5BCF27F2" w14:textId="38002B84" w:rsidR="001F4A99" w:rsidRDefault="001F4A99" w:rsidP="001F4A99">
      <w:pPr>
        <w:spacing w:line="240" w:lineRule="auto"/>
        <w:rPr>
          <w:i/>
          <w:sz w:val="16"/>
          <w:szCs w:val="16"/>
        </w:rPr>
      </w:pPr>
      <w:r>
        <w:rPr>
          <w:i/>
          <w:sz w:val="16"/>
          <w:szCs w:val="16"/>
        </w:rPr>
        <w:br w:type="page"/>
      </w:r>
    </w:p>
    <w:p w14:paraId="353C61EE" w14:textId="77777777" w:rsidR="001F4A99" w:rsidRDefault="001F4A99" w:rsidP="001F4A99">
      <w:pPr>
        <w:spacing w:line="240" w:lineRule="auto"/>
        <w:ind w:left="851" w:hanging="851"/>
        <w:jc w:val="both"/>
      </w:pPr>
    </w:p>
    <w:p w14:paraId="6885BA54" w14:textId="482C6724" w:rsidR="001F4A99" w:rsidRDefault="00C55423" w:rsidP="001F4A99">
      <w:pPr>
        <w:spacing w:line="240" w:lineRule="auto"/>
      </w:pPr>
      <w:r>
        <w:rPr>
          <w:noProof/>
        </w:rPr>
        <w:drawing>
          <wp:inline distT="0" distB="0" distL="0" distR="0" wp14:anchorId="65BA1417" wp14:editId="4DA31658">
            <wp:extent cx="5037752" cy="2314878"/>
            <wp:effectExtent l="0" t="0" r="0" b="9525"/>
            <wp:docPr id="91" name="Afbeelding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50354" cy="2320669"/>
                    </a:xfrm>
                    <a:prstGeom prst="rect">
                      <a:avLst/>
                    </a:prstGeom>
                    <a:noFill/>
                  </pic:spPr>
                </pic:pic>
              </a:graphicData>
            </a:graphic>
          </wp:inline>
        </w:drawing>
      </w:r>
    </w:p>
    <w:p w14:paraId="05C7206B" w14:textId="1B121658" w:rsidR="00C55423" w:rsidRDefault="001F4A99" w:rsidP="001F4A99">
      <w:pPr>
        <w:spacing w:line="240" w:lineRule="auto"/>
        <w:ind w:left="851" w:hanging="851"/>
        <w:jc w:val="both"/>
        <w:rPr>
          <w:i/>
          <w:sz w:val="16"/>
          <w:szCs w:val="16"/>
        </w:rPr>
      </w:pPr>
      <w:r w:rsidRPr="0056752D">
        <w:rPr>
          <w:i/>
          <w:sz w:val="16"/>
          <w:szCs w:val="16"/>
        </w:rPr>
        <w:t xml:space="preserve">Fig. </w:t>
      </w:r>
      <w:r w:rsidR="00C55423">
        <w:rPr>
          <w:i/>
          <w:sz w:val="16"/>
          <w:szCs w:val="16"/>
        </w:rPr>
        <w:t>7</w:t>
      </w:r>
      <w:r w:rsidRPr="0056752D">
        <w:rPr>
          <w:i/>
          <w:sz w:val="16"/>
          <w:szCs w:val="16"/>
        </w:rPr>
        <w:t xml:space="preserve">. </w:t>
      </w:r>
      <w:r w:rsidRPr="0056752D">
        <w:rPr>
          <w:i/>
          <w:sz w:val="16"/>
          <w:szCs w:val="16"/>
        </w:rPr>
        <w:tab/>
        <w:t>De geometrisch gemiddelde korrelgrootte van de zandfractie (0,063-2 mm) en de grindfractie (2-63 mm) in 20</w:t>
      </w:r>
      <w:r w:rsidR="00C55423">
        <w:rPr>
          <w:i/>
          <w:sz w:val="16"/>
          <w:szCs w:val="16"/>
        </w:rPr>
        <w:t xml:space="preserve">21, gemiddeld per </w:t>
      </w:r>
      <w:proofErr w:type="spellStart"/>
      <w:r w:rsidR="00C55423">
        <w:rPr>
          <w:i/>
          <w:sz w:val="16"/>
          <w:szCs w:val="16"/>
        </w:rPr>
        <w:t>kilometervak</w:t>
      </w:r>
      <w:proofErr w:type="spellEnd"/>
      <w:r w:rsidR="00C55423">
        <w:rPr>
          <w:i/>
          <w:sz w:val="16"/>
          <w:szCs w:val="16"/>
        </w:rPr>
        <w:t>.</w:t>
      </w:r>
    </w:p>
    <w:p w14:paraId="57DB9D15" w14:textId="77777777" w:rsidR="00A72858" w:rsidRDefault="00A72858" w:rsidP="001F4A99">
      <w:pPr>
        <w:spacing w:line="240" w:lineRule="auto"/>
        <w:ind w:left="851" w:hanging="851"/>
        <w:jc w:val="both"/>
        <w:rPr>
          <w:i/>
          <w:sz w:val="16"/>
          <w:szCs w:val="16"/>
        </w:rPr>
      </w:pPr>
    </w:p>
    <w:p w14:paraId="657C8783" w14:textId="77777777" w:rsidR="00A72858" w:rsidRDefault="00A72858" w:rsidP="001F4A99">
      <w:pPr>
        <w:spacing w:line="240" w:lineRule="auto"/>
        <w:ind w:left="851" w:hanging="851"/>
        <w:jc w:val="both"/>
        <w:rPr>
          <w:i/>
          <w:sz w:val="16"/>
          <w:szCs w:val="16"/>
        </w:rPr>
      </w:pPr>
    </w:p>
    <w:p w14:paraId="47956C29" w14:textId="77777777" w:rsidR="00A72858" w:rsidRDefault="00A72858" w:rsidP="001F4A99">
      <w:pPr>
        <w:spacing w:line="240" w:lineRule="auto"/>
        <w:ind w:left="851" w:hanging="851"/>
        <w:jc w:val="both"/>
        <w:rPr>
          <w:i/>
          <w:sz w:val="16"/>
          <w:szCs w:val="16"/>
        </w:rPr>
      </w:pPr>
    </w:p>
    <w:p w14:paraId="13CB38A1" w14:textId="77777777" w:rsidR="00A72858" w:rsidRDefault="00A72858" w:rsidP="001F4A99">
      <w:pPr>
        <w:spacing w:line="240" w:lineRule="auto"/>
        <w:ind w:left="851" w:hanging="851"/>
        <w:jc w:val="both"/>
        <w:rPr>
          <w:i/>
          <w:sz w:val="16"/>
          <w:szCs w:val="16"/>
        </w:rPr>
      </w:pPr>
    </w:p>
    <w:p w14:paraId="26A7B8C8" w14:textId="77777777" w:rsidR="00A72858" w:rsidRDefault="00A72858" w:rsidP="001F4A99">
      <w:pPr>
        <w:spacing w:line="240" w:lineRule="auto"/>
        <w:ind w:left="851" w:hanging="851"/>
        <w:jc w:val="both"/>
        <w:rPr>
          <w:i/>
          <w:sz w:val="16"/>
          <w:szCs w:val="16"/>
        </w:rPr>
      </w:pPr>
    </w:p>
    <w:p w14:paraId="5A6603AD" w14:textId="77777777" w:rsidR="00A72858" w:rsidRDefault="00A72858" w:rsidP="001F4A99">
      <w:pPr>
        <w:spacing w:line="240" w:lineRule="auto"/>
        <w:ind w:left="851" w:hanging="851"/>
        <w:jc w:val="both"/>
        <w:rPr>
          <w:i/>
          <w:sz w:val="16"/>
          <w:szCs w:val="16"/>
        </w:rPr>
      </w:pPr>
    </w:p>
    <w:p w14:paraId="537BD96F" w14:textId="0C0296F6" w:rsidR="00C55423" w:rsidRDefault="00A72858" w:rsidP="001F4A99">
      <w:pPr>
        <w:spacing w:line="240" w:lineRule="auto"/>
        <w:ind w:left="851" w:hanging="851"/>
        <w:jc w:val="both"/>
        <w:rPr>
          <w:i/>
          <w:sz w:val="16"/>
          <w:szCs w:val="16"/>
        </w:rPr>
      </w:pPr>
      <w:r w:rsidRPr="00A72858">
        <w:rPr>
          <w:noProof/>
        </w:rPr>
        <w:drawing>
          <wp:anchor distT="0" distB="0" distL="114300" distR="114300" simplePos="0" relativeHeight="251732992" behindDoc="0" locked="0" layoutInCell="1" allowOverlap="1" wp14:anchorId="507CD7B3" wp14:editId="049D18D2">
            <wp:simplePos x="0" y="0"/>
            <wp:positionH relativeFrom="margin">
              <wp:align>right</wp:align>
            </wp:positionH>
            <wp:positionV relativeFrom="paragraph">
              <wp:posOffset>188402</wp:posOffset>
            </wp:positionV>
            <wp:extent cx="4539615" cy="2380615"/>
            <wp:effectExtent l="0" t="0" r="0" b="635"/>
            <wp:wrapSquare wrapText="bothSides"/>
            <wp:docPr id="96" name="Afbeelding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2">
                      <a:extLst>
                        <a:ext uri="{28A0092B-C50C-407E-A947-70E740481C1C}">
                          <a14:useLocalDpi xmlns:a14="http://schemas.microsoft.com/office/drawing/2010/main" val="0"/>
                        </a:ext>
                      </a:extLst>
                    </a:blip>
                    <a:srcRect r="7266"/>
                    <a:stretch/>
                  </pic:blipFill>
                  <pic:spPr bwMode="auto">
                    <a:xfrm>
                      <a:off x="0" y="0"/>
                      <a:ext cx="4540716" cy="238088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2D2E4E44" w14:textId="7FFAD626" w:rsidR="008D7CF7" w:rsidRDefault="008D7CF7" w:rsidP="00C5018C">
      <w:pPr>
        <w:jc w:val="both"/>
      </w:pPr>
    </w:p>
    <w:p w14:paraId="207CB45B" w14:textId="29B93DD3" w:rsidR="00D6012D" w:rsidRDefault="00D6012D" w:rsidP="00C5018C">
      <w:pPr>
        <w:jc w:val="both"/>
      </w:pPr>
    </w:p>
    <w:p w14:paraId="6B17AA62" w14:textId="77777777" w:rsidR="002D0E77" w:rsidRDefault="002D0E77" w:rsidP="00C67ED1">
      <w:pPr>
        <w:spacing w:line="240" w:lineRule="auto"/>
        <w:ind w:firstLine="426"/>
        <w:jc w:val="both"/>
      </w:pPr>
    </w:p>
    <w:p w14:paraId="2829D946" w14:textId="7FAD6E21" w:rsidR="00D61205" w:rsidRPr="0084640C" w:rsidRDefault="00D61205" w:rsidP="00D61205">
      <w:pPr>
        <w:spacing w:line="240" w:lineRule="auto"/>
        <w:ind w:left="851" w:hanging="851"/>
        <w:jc w:val="both"/>
        <w:rPr>
          <w:i/>
          <w:sz w:val="16"/>
          <w:szCs w:val="16"/>
        </w:rPr>
      </w:pPr>
      <w:r w:rsidRPr="0084640C">
        <w:rPr>
          <w:i/>
          <w:sz w:val="16"/>
          <w:szCs w:val="16"/>
        </w:rPr>
        <w:t xml:space="preserve">Fig. </w:t>
      </w:r>
      <w:r w:rsidR="00C55423">
        <w:rPr>
          <w:i/>
          <w:sz w:val="16"/>
          <w:szCs w:val="16"/>
        </w:rPr>
        <w:t>8</w:t>
      </w:r>
      <w:r w:rsidRPr="0084640C">
        <w:rPr>
          <w:i/>
          <w:sz w:val="16"/>
          <w:szCs w:val="16"/>
        </w:rPr>
        <w:t xml:space="preserve">. </w:t>
      </w:r>
      <w:r w:rsidRPr="0084640C">
        <w:rPr>
          <w:i/>
          <w:sz w:val="16"/>
          <w:szCs w:val="16"/>
        </w:rPr>
        <w:tab/>
        <w:t>Gemiddelde korrelgrootteverdeling van d</w:t>
      </w:r>
      <w:r w:rsidR="00C55423">
        <w:rPr>
          <w:i/>
          <w:sz w:val="16"/>
          <w:szCs w:val="16"/>
        </w:rPr>
        <w:t>e Maasbodem per stuwpand in 2021</w:t>
      </w:r>
      <w:r w:rsidR="00A72858">
        <w:rPr>
          <w:i/>
          <w:sz w:val="16"/>
          <w:szCs w:val="16"/>
        </w:rPr>
        <w:t xml:space="preserve"> (wordt vervolgd op de volgende pagina’s)</w:t>
      </w:r>
      <w:r w:rsidRPr="0084640C">
        <w:rPr>
          <w:i/>
          <w:sz w:val="16"/>
          <w:szCs w:val="16"/>
        </w:rPr>
        <w:t>. Ook weergegeven is de bandbreedte aan korrelgrootteverdelinge</w:t>
      </w:r>
      <w:r w:rsidR="00666CEB">
        <w:rPr>
          <w:i/>
          <w:sz w:val="16"/>
          <w:szCs w:val="16"/>
        </w:rPr>
        <w:t>n die voorkomen binnen een stuwp</w:t>
      </w:r>
      <w:r w:rsidRPr="0084640C">
        <w:rPr>
          <w:i/>
          <w:sz w:val="16"/>
          <w:szCs w:val="16"/>
        </w:rPr>
        <w:t>and, alsmede enkele kenmerkende waarden.</w:t>
      </w:r>
    </w:p>
    <w:p w14:paraId="6881248D" w14:textId="03332792" w:rsidR="00A72858" w:rsidRDefault="00A72858">
      <w:pPr>
        <w:spacing w:line="240" w:lineRule="auto"/>
      </w:pPr>
      <w:r>
        <w:br w:type="page"/>
      </w:r>
    </w:p>
    <w:p w14:paraId="2700C32F" w14:textId="77777777" w:rsidR="00A72858" w:rsidRDefault="00A72858">
      <w:pPr>
        <w:spacing w:line="240" w:lineRule="auto"/>
      </w:pPr>
      <w:r w:rsidRPr="00A72858">
        <w:rPr>
          <w:noProof/>
        </w:rPr>
        <w:lastRenderedPageBreak/>
        <w:drawing>
          <wp:inline distT="0" distB="0" distL="0" distR="0" wp14:anchorId="49FD3B31" wp14:editId="19CDE484">
            <wp:extent cx="4524292" cy="2380615"/>
            <wp:effectExtent l="0" t="0" r="0" b="635"/>
            <wp:docPr id="97" name="Afbeelding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23">
                      <a:extLst>
                        <a:ext uri="{28A0092B-C50C-407E-A947-70E740481C1C}">
                          <a14:useLocalDpi xmlns:a14="http://schemas.microsoft.com/office/drawing/2010/main" val="0"/>
                        </a:ext>
                      </a:extLst>
                    </a:blip>
                    <a:srcRect r="7591"/>
                    <a:stretch/>
                  </pic:blipFill>
                  <pic:spPr bwMode="auto">
                    <a:xfrm>
                      <a:off x="0" y="0"/>
                      <a:ext cx="4524811" cy="2380888"/>
                    </a:xfrm>
                    <a:prstGeom prst="rect">
                      <a:avLst/>
                    </a:prstGeom>
                    <a:noFill/>
                    <a:ln>
                      <a:noFill/>
                    </a:ln>
                    <a:extLst>
                      <a:ext uri="{53640926-AAD7-44D8-BBD7-CCE9431645EC}">
                        <a14:shadowObscured xmlns:a14="http://schemas.microsoft.com/office/drawing/2010/main"/>
                      </a:ext>
                    </a:extLst>
                  </pic:spPr>
                </pic:pic>
              </a:graphicData>
            </a:graphic>
          </wp:inline>
        </w:drawing>
      </w:r>
    </w:p>
    <w:p w14:paraId="67A57124" w14:textId="77777777" w:rsidR="00A72858" w:rsidRDefault="00A72858">
      <w:pPr>
        <w:spacing w:line="240" w:lineRule="auto"/>
      </w:pPr>
    </w:p>
    <w:p w14:paraId="6862DD79" w14:textId="77777777" w:rsidR="00A72858" w:rsidRDefault="00A72858">
      <w:pPr>
        <w:spacing w:line="240" w:lineRule="auto"/>
      </w:pPr>
      <w:r w:rsidRPr="00A72858">
        <w:rPr>
          <w:noProof/>
        </w:rPr>
        <w:drawing>
          <wp:inline distT="0" distB="0" distL="0" distR="0" wp14:anchorId="5B7AFAA1" wp14:editId="0AC46696">
            <wp:extent cx="4523740" cy="2380615"/>
            <wp:effectExtent l="0" t="0" r="0" b="635"/>
            <wp:docPr id="98" name="Afbeelding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4">
                      <a:extLst>
                        <a:ext uri="{28A0092B-C50C-407E-A947-70E740481C1C}">
                          <a14:useLocalDpi xmlns:a14="http://schemas.microsoft.com/office/drawing/2010/main" val="0"/>
                        </a:ext>
                      </a:extLst>
                    </a:blip>
                    <a:srcRect r="7602"/>
                    <a:stretch/>
                  </pic:blipFill>
                  <pic:spPr bwMode="auto">
                    <a:xfrm>
                      <a:off x="0" y="0"/>
                      <a:ext cx="4524259" cy="2380888"/>
                    </a:xfrm>
                    <a:prstGeom prst="rect">
                      <a:avLst/>
                    </a:prstGeom>
                    <a:noFill/>
                    <a:ln>
                      <a:noFill/>
                    </a:ln>
                    <a:extLst>
                      <a:ext uri="{53640926-AAD7-44D8-BBD7-CCE9431645EC}">
                        <a14:shadowObscured xmlns:a14="http://schemas.microsoft.com/office/drawing/2010/main"/>
                      </a:ext>
                    </a:extLst>
                  </pic:spPr>
                </pic:pic>
              </a:graphicData>
            </a:graphic>
          </wp:inline>
        </w:drawing>
      </w:r>
    </w:p>
    <w:p w14:paraId="264B0C1A" w14:textId="6B8BFE28" w:rsidR="00A72858" w:rsidRDefault="00A72858">
      <w:pPr>
        <w:spacing w:line="240" w:lineRule="auto"/>
      </w:pPr>
      <w:r w:rsidRPr="00A72858">
        <w:rPr>
          <w:noProof/>
        </w:rPr>
        <w:drawing>
          <wp:inline distT="0" distB="0" distL="0" distR="0" wp14:anchorId="13B874CF" wp14:editId="2BA038AC">
            <wp:extent cx="4508389" cy="2380615"/>
            <wp:effectExtent l="0" t="0" r="6985" b="635"/>
            <wp:docPr id="99" name="Afbeelding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25">
                      <a:extLst>
                        <a:ext uri="{28A0092B-C50C-407E-A947-70E740481C1C}">
                          <a14:useLocalDpi xmlns:a14="http://schemas.microsoft.com/office/drawing/2010/main" val="0"/>
                        </a:ext>
                      </a:extLst>
                    </a:blip>
                    <a:srcRect r="7916"/>
                    <a:stretch/>
                  </pic:blipFill>
                  <pic:spPr bwMode="auto">
                    <a:xfrm>
                      <a:off x="0" y="0"/>
                      <a:ext cx="4508906" cy="2380888"/>
                    </a:xfrm>
                    <a:prstGeom prst="rect">
                      <a:avLst/>
                    </a:prstGeom>
                    <a:noFill/>
                    <a:ln>
                      <a:noFill/>
                    </a:ln>
                    <a:extLst>
                      <a:ext uri="{53640926-AAD7-44D8-BBD7-CCE9431645EC}">
                        <a14:shadowObscured xmlns:a14="http://schemas.microsoft.com/office/drawing/2010/main"/>
                      </a:ext>
                    </a:extLst>
                  </pic:spPr>
                </pic:pic>
              </a:graphicData>
            </a:graphic>
          </wp:inline>
        </w:drawing>
      </w:r>
    </w:p>
    <w:p w14:paraId="74A23EBD" w14:textId="048F3BEA" w:rsidR="00A72858" w:rsidRDefault="00A72858">
      <w:pPr>
        <w:spacing w:line="240" w:lineRule="auto"/>
      </w:pPr>
    </w:p>
    <w:p w14:paraId="7DE5E0DB" w14:textId="77777777" w:rsidR="00A72858" w:rsidRDefault="00A72858" w:rsidP="00A72858">
      <w:pPr>
        <w:spacing w:line="240" w:lineRule="auto"/>
      </w:pPr>
    </w:p>
    <w:p w14:paraId="05FA312A" w14:textId="76F03701" w:rsidR="00A72858" w:rsidRDefault="00A72858" w:rsidP="00A72858">
      <w:pPr>
        <w:spacing w:line="240" w:lineRule="auto"/>
      </w:pPr>
      <w:r w:rsidRPr="0084640C">
        <w:rPr>
          <w:i/>
          <w:sz w:val="16"/>
          <w:szCs w:val="16"/>
        </w:rPr>
        <w:t xml:space="preserve">Fig. </w:t>
      </w:r>
      <w:r>
        <w:rPr>
          <w:i/>
          <w:sz w:val="16"/>
          <w:szCs w:val="16"/>
        </w:rPr>
        <w:t>8</w:t>
      </w:r>
      <w:r w:rsidRPr="0084640C">
        <w:rPr>
          <w:i/>
          <w:sz w:val="16"/>
          <w:szCs w:val="16"/>
        </w:rPr>
        <w:t xml:space="preserve">. </w:t>
      </w:r>
      <w:r w:rsidRPr="0084640C">
        <w:rPr>
          <w:i/>
          <w:sz w:val="16"/>
          <w:szCs w:val="16"/>
        </w:rPr>
        <w:tab/>
        <w:t>Vervolg</w:t>
      </w:r>
    </w:p>
    <w:p w14:paraId="3A46B2A0" w14:textId="635CE282" w:rsidR="00A72858" w:rsidRDefault="00A72858">
      <w:pPr>
        <w:spacing w:line="240" w:lineRule="auto"/>
      </w:pPr>
      <w:r w:rsidRPr="00A72858">
        <w:rPr>
          <w:noProof/>
        </w:rPr>
        <w:lastRenderedPageBreak/>
        <w:drawing>
          <wp:inline distT="0" distB="0" distL="0" distR="0" wp14:anchorId="40A21F70" wp14:editId="3CAAF075">
            <wp:extent cx="4532243" cy="2380615"/>
            <wp:effectExtent l="0" t="0" r="1905" b="635"/>
            <wp:docPr id="100" name="Afbeelding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26">
                      <a:extLst>
                        <a:ext uri="{28A0092B-C50C-407E-A947-70E740481C1C}">
                          <a14:useLocalDpi xmlns:a14="http://schemas.microsoft.com/office/drawing/2010/main" val="0"/>
                        </a:ext>
                      </a:extLst>
                    </a:blip>
                    <a:srcRect r="7428"/>
                    <a:stretch/>
                  </pic:blipFill>
                  <pic:spPr bwMode="auto">
                    <a:xfrm>
                      <a:off x="0" y="0"/>
                      <a:ext cx="4532763" cy="2380888"/>
                    </a:xfrm>
                    <a:prstGeom prst="rect">
                      <a:avLst/>
                    </a:prstGeom>
                    <a:noFill/>
                    <a:ln>
                      <a:noFill/>
                    </a:ln>
                    <a:extLst>
                      <a:ext uri="{53640926-AAD7-44D8-BBD7-CCE9431645EC}">
                        <a14:shadowObscured xmlns:a14="http://schemas.microsoft.com/office/drawing/2010/main"/>
                      </a:ext>
                    </a:extLst>
                  </pic:spPr>
                </pic:pic>
              </a:graphicData>
            </a:graphic>
          </wp:inline>
        </w:drawing>
      </w:r>
    </w:p>
    <w:p w14:paraId="7D6A87CA" w14:textId="6E208A4B" w:rsidR="00A72858" w:rsidRDefault="00A72858">
      <w:pPr>
        <w:spacing w:line="240" w:lineRule="auto"/>
      </w:pPr>
    </w:p>
    <w:p w14:paraId="7166582D" w14:textId="21C29779" w:rsidR="00A72858" w:rsidRDefault="00A72858">
      <w:pPr>
        <w:spacing w:line="240" w:lineRule="auto"/>
      </w:pPr>
      <w:r w:rsidRPr="00A72858">
        <w:rPr>
          <w:noProof/>
        </w:rPr>
        <w:drawing>
          <wp:inline distT="0" distB="0" distL="0" distR="0" wp14:anchorId="5FFA4CBA" wp14:editId="04D78768">
            <wp:extent cx="4556097" cy="2380615"/>
            <wp:effectExtent l="0" t="0" r="0" b="635"/>
            <wp:docPr id="101" name="Afbeelding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27">
                      <a:extLst>
                        <a:ext uri="{28A0092B-C50C-407E-A947-70E740481C1C}">
                          <a14:useLocalDpi xmlns:a14="http://schemas.microsoft.com/office/drawing/2010/main" val="0"/>
                        </a:ext>
                      </a:extLst>
                    </a:blip>
                    <a:srcRect r="6941"/>
                    <a:stretch/>
                  </pic:blipFill>
                  <pic:spPr bwMode="auto">
                    <a:xfrm>
                      <a:off x="0" y="0"/>
                      <a:ext cx="4556619" cy="2380888"/>
                    </a:xfrm>
                    <a:prstGeom prst="rect">
                      <a:avLst/>
                    </a:prstGeom>
                    <a:noFill/>
                    <a:ln>
                      <a:noFill/>
                    </a:ln>
                    <a:extLst>
                      <a:ext uri="{53640926-AAD7-44D8-BBD7-CCE9431645EC}">
                        <a14:shadowObscured xmlns:a14="http://schemas.microsoft.com/office/drawing/2010/main"/>
                      </a:ext>
                    </a:extLst>
                  </pic:spPr>
                </pic:pic>
              </a:graphicData>
            </a:graphic>
          </wp:inline>
        </w:drawing>
      </w:r>
    </w:p>
    <w:p w14:paraId="628E2E39" w14:textId="77777777" w:rsidR="00A72858" w:rsidRDefault="00A72858" w:rsidP="00A72858">
      <w:pPr>
        <w:spacing w:line="240" w:lineRule="auto"/>
        <w:rPr>
          <w:i/>
          <w:sz w:val="16"/>
          <w:szCs w:val="16"/>
        </w:rPr>
      </w:pPr>
    </w:p>
    <w:p w14:paraId="7A20AD5F" w14:textId="5BB5A52A" w:rsidR="00A72858" w:rsidRDefault="00A72858" w:rsidP="00A72858">
      <w:pPr>
        <w:spacing w:line="240" w:lineRule="auto"/>
      </w:pPr>
      <w:r w:rsidRPr="0084640C">
        <w:rPr>
          <w:i/>
          <w:sz w:val="16"/>
          <w:szCs w:val="16"/>
        </w:rPr>
        <w:t xml:space="preserve">Fig. </w:t>
      </w:r>
      <w:r>
        <w:rPr>
          <w:i/>
          <w:sz w:val="16"/>
          <w:szCs w:val="16"/>
        </w:rPr>
        <w:t>8</w:t>
      </w:r>
      <w:r w:rsidRPr="0084640C">
        <w:rPr>
          <w:i/>
          <w:sz w:val="16"/>
          <w:szCs w:val="16"/>
        </w:rPr>
        <w:t xml:space="preserve">. </w:t>
      </w:r>
      <w:r w:rsidRPr="0084640C">
        <w:rPr>
          <w:i/>
          <w:sz w:val="16"/>
          <w:szCs w:val="16"/>
        </w:rPr>
        <w:tab/>
        <w:t>Vervolg</w:t>
      </w:r>
      <w:r>
        <w:t xml:space="preserve"> </w:t>
      </w:r>
    </w:p>
    <w:p w14:paraId="79EEF9F4" w14:textId="77777777" w:rsidR="00A72858" w:rsidRDefault="00A72858" w:rsidP="00A72858">
      <w:pPr>
        <w:spacing w:line="240" w:lineRule="auto"/>
      </w:pPr>
    </w:p>
    <w:p w14:paraId="5DD419CC" w14:textId="1EEC5CD4" w:rsidR="00D61205" w:rsidRDefault="0013283B" w:rsidP="00D61205">
      <w:pPr>
        <w:spacing w:line="240" w:lineRule="auto"/>
      </w:pPr>
      <w:r>
        <w:rPr>
          <w:noProof/>
        </w:rPr>
        <w:lastRenderedPageBreak/>
        <w:drawing>
          <wp:inline distT="0" distB="0" distL="0" distR="0" wp14:anchorId="6CB1EE61" wp14:editId="5B725E85">
            <wp:extent cx="4896485" cy="3261360"/>
            <wp:effectExtent l="0" t="0" r="0" b="0"/>
            <wp:docPr id="94" name="Afbeelding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96485" cy="3261360"/>
                    </a:xfrm>
                    <a:prstGeom prst="rect">
                      <a:avLst/>
                    </a:prstGeom>
                  </pic:spPr>
                </pic:pic>
              </a:graphicData>
            </a:graphic>
          </wp:inline>
        </w:drawing>
      </w:r>
    </w:p>
    <w:p w14:paraId="5806F52C" w14:textId="0A93D416" w:rsidR="00E47516" w:rsidRPr="0084640C" w:rsidRDefault="00E47516" w:rsidP="00E47516">
      <w:pPr>
        <w:spacing w:line="240" w:lineRule="auto"/>
        <w:ind w:left="851" w:hanging="851"/>
        <w:jc w:val="both"/>
        <w:rPr>
          <w:i/>
          <w:sz w:val="16"/>
          <w:szCs w:val="16"/>
        </w:rPr>
      </w:pPr>
      <w:r w:rsidRPr="0084640C">
        <w:rPr>
          <w:i/>
          <w:sz w:val="16"/>
          <w:szCs w:val="16"/>
        </w:rPr>
        <w:t xml:space="preserve">Fig. </w:t>
      </w:r>
      <w:r w:rsidR="00C55423">
        <w:rPr>
          <w:i/>
          <w:sz w:val="16"/>
          <w:szCs w:val="16"/>
        </w:rPr>
        <w:t>9</w:t>
      </w:r>
      <w:r w:rsidRPr="0084640C">
        <w:rPr>
          <w:i/>
          <w:sz w:val="16"/>
          <w:szCs w:val="16"/>
        </w:rPr>
        <w:t xml:space="preserve">. </w:t>
      </w:r>
      <w:r w:rsidRPr="0084640C">
        <w:rPr>
          <w:i/>
          <w:sz w:val="16"/>
          <w:szCs w:val="16"/>
        </w:rPr>
        <w:tab/>
        <w:t>Korrelgroottekarakteristieken van d</w:t>
      </w:r>
      <w:r w:rsidR="00C55423">
        <w:rPr>
          <w:i/>
          <w:sz w:val="16"/>
          <w:szCs w:val="16"/>
        </w:rPr>
        <w:t>e Maasbodem per stuwpand in 2021</w:t>
      </w:r>
      <w:r w:rsidRPr="0084640C">
        <w:rPr>
          <w:i/>
          <w:sz w:val="16"/>
          <w:szCs w:val="16"/>
        </w:rPr>
        <w:t>: a. steengehalte, b. grindgehalte, c. zandgehalte, d. lutum/</w:t>
      </w:r>
      <w:proofErr w:type="spellStart"/>
      <w:r w:rsidRPr="0084640C">
        <w:rPr>
          <w:i/>
          <w:sz w:val="16"/>
          <w:szCs w:val="16"/>
        </w:rPr>
        <w:t>siltgehalte</w:t>
      </w:r>
      <w:proofErr w:type="spellEnd"/>
      <w:r w:rsidRPr="0084640C">
        <w:rPr>
          <w:i/>
          <w:sz w:val="16"/>
          <w:szCs w:val="16"/>
        </w:rPr>
        <w:t xml:space="preserve">, e. geometrisch gemiddelde korrelgrootte, f. mediaan. </w:t>
      </w:r>
    </w:p>
    <w:p w14:paraId="339D85FC" w14:textId="553745D1" w:rsidR="00E47516" w:rsidRDefault="00E47516">
      <w:pPr>
        <w:spacing w:line="240" w:lineRule="auto"/>
      </w:pPr>
    </w:p>
    <w:p w14:paraId="447E3605" w14:textId="148EBEAB" w:rsidR="00A72858" w:rsidRDefault="00A72858">
      <w:pPr>
        <w:spacing w:line="240" w:lineRule="auto"/>
      </w:pPr>
    </w:p>
    <w:p w14:paraId="43356E34" w14:textId="18AD5D19" w:rsidR="00A72858" w:rsidRDefault="00A72858">
      <w:pPr>
        <w:spacing w:line="240" w:lineRule="auto"/>
      </w:pPr>
    </w:p>
    <w:p w14:paraId="4DD94CA4" w14:textId="77777777" w:rsidR="00A72858" w:rsidRDefault="00A72858">
      <w:pPr>
        <w:spacing w:line="240" w:lineRule="auto"/>
      </w:pPr>
    </w:p>
    <w:p w14:paraId="3E7A7082" w14:textId="0373EB6B" w:rsidR="0056752D" w:rsidRDefault="0013283B" w:rsidP="0056752D">
      <w:pPr>
        <w:spacing w:line="240" w:lineRule="auto"/>
        <w:rPr>
          <w:i/>
          <w:sz w:val="16"/>
          <w:szCs w:val="16"/>
        </w:rPr>
      </w:pPr>
      <w:r>
        <w:rPr>
          <w:noProof/>
        </w:rPr>
        <w:drawing>
          <wp:anchor distT="0" distB="0" distL="114300" distR="114300" simplePos="0" relativeHeight="251730944" behindDoc="0" locked="0" layoutInCell="1" allowOverlap="1" wp14:anchorId="29189EDF" wp14:editId="4DA107EE">
            <wp:simplePos x="0" y="0"/>
            <wp:positionH relativeFrom="column">
              <wp:posOffset>-3727</wp:posOffset>
            </wp:positionH>
            <wp:positionV relativeFrom="paragraph">
              <wp:posOffset>-2071</wp:posOffset>
            </wp:positionV>
            <wp:extent cx="2321781" cy="1939290"/>
            <wp:effectExtent l="0" t="0" r="0" b="0"/>
            <wp:wrapSquare wrapText="bothSides"/>
            <wp:docPr id="95" name="Afbeelding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9">
                      <a:extLst>
                        <a:ext uri="{28A0092B-C50C-407E-A947-70E740481C1C}">
                          <a14:useLocalDpi xmlns:a14="http://schemas.microsoft.com/office/drawing/2010/main" val="0"/>
                        </a:ext>
                      </a:extLst>
                    </a:blip>
                    <a:srcRect t="13046" r="13610" b="19242"/>
                    <a:stretch/>
                  </pic:blipFill>
                  <pic:spPr bwMode="auto">
                    <a:xfrm>
                      <a:off x="0" y="0"/>
                      <a:ext cx="2321781" cy="1939290"/>
                    </a:xfrm>
                    <a:prstGeom prst="rect">
                      <a:avLst/>
                    </a:prstGeom>
                    <a:noFill/>
                    <a:ln>
                      <a:noFill/>
                    </a:ln>
                    <a:extLst>
                      <a:ext uri="{53640926-AAD7-44D8-BBD7-CCE9431645EC}">
                        <a14:shadowObscured xmlns:a14="http://schemas.microsoft.com/office/drawing/2010/main"/>
                      </a:ext>
                    </a:extLst>
                  </pic:spPr>
                </pic:pic>
              </a:graphicData>
            </a:graphic>
          </wp:anchor>
        </w:drawing>
      </w:r>
    </w:p>
    <w:p w14:paraId="53B09BF8" w14:textId="77777777" w:rsidR="0013283B" w:rsidRDefault="0013283B" w:rsidP="00900BEF">
      <w:pPr>
        <w:spacing w:line="240" w:lineRule="auto"/>
        <w:jc w:val="both"/>
        <w:rPr>
          <w:i/>
          <w:sz w:val="16"/>
          <w:szCs w:val="16"/>
        </w:rPr>
      </w:pPr>
    </w:p>
    <w:p w14:paraId="27593BD1" w14:textId="77777777" w:rsidR="0013283B" w:rsidRDefault="0013283B" w:rsidP="00900BEF">
      <w:pPr>
        <w:spacing w:line="240" w:lineRule="auto"/>
        <w:jc w:val="both"/>
        <w:rPr>
          <w:i/>
          <w:sz w:val="16"/>
          <w:szCs w:val="16"/>
        </w:rPr>
      </w:pPr>
    </w:p>
    <w:p w14:paraId="4E36FC6D" w14:textId="77777777" w:rsidR="0013283B" w:rsidRDefault="0013283B" w:rsidP="00900BEF">
      <w:pPr>
        <w:spacing w:line="240" w:lineRule="auto"/>
        <w:jc w:val="both"/>
        <w:rPr>
          <w:i/>
          <w:sz w:val="16"/>
          <w:szCs w:val="16"/>
        </w:rPr>
      </w:pPr>
    </w:p>
    <w:p w14:paraId="4DB5F732" w14:textId="77777777" w:rsidR="0013283B" w:rsidRDefault="0013283B" w:rsidP="00900BEF">
      <w:pPr>
        <w:spacing w:line="240" w:lineRule="auto"/>
        <w:jc w:val="both"/>
        <w:rPr>
          <w:i/>
          <w:sz w:val="16"/>
          <w:szCs w:val="16"/>
        </w:rPr>
      </w:pPr>
    </w:p>
    <w:p w14:paraId="1D80DF18" w14:textId="77777777" w:rsidR="0013283B" w:rsidRDefault="0013283B" w:rsidP="00900BEF">
      <w:pPr>
        <w:spacing w:line="240" w:lineRule="auto"/>
        <w:jc w:val="both"/>
        <w:rPr>
          <w:i/>
          <w:sz w:val="16"/>
          <w:szCs w:val="16"/>
        </w:rPr>
      </w:pPr>
    </w:p>
    <w:p w14:paraId="639C77C8" w14:textId="77777777" w:rsidR="0013283B" w:rsidRDefault="0013283B" w:rsidP="00900BEF">
      <w:pPr>
        <w:spacing w:line="240" w:lineRule="auto"/>
        <w:jc w:val="both"/>
        <w:rPr>
          <w:i/>
          <w:sz w:val="16"/>
          <w:szCs w:val="16"/>
        </w:rPr>
      </w:pPr>
    </w:p>
    <w:p w14:paraId="43E3F685" w14:textId="77777777" w:rsidR="0013283B" w:rsidRDefault="0013283B" w:rsidP="00900BEF">
      <w:pPr>
        <w:spacing w:line="240" w:lineRule="auto"/>
        <w:jc w:val="both"/>
        <w:rPr>
          <w:i/>
          <w:sz w:val="16"/>
          <w:szCs w:val="16"/>
        </w:rPr>
      </w:pPr>
    </w:p>
    <w:p w14:paraId="23AF8D0B" w14:textId="481AB6CF" w:rsidR="00D33EFF" w:rsidRPr="0056752D" w:rsidRDefault="00D33EFF" w:rsidP="00900BEF">
      <w:pPr>
        <w:spacing w:line="240" w:lineRule="auto"/>
        <w:jc w:val="both"/>
        <w:rPr>
          <w:i/>
          <w:sz w:val="16"/>
          <w:szCs w:val="16"/>
        </w:rPr>
      </w:pPr>
      <w:r w:rsidRPr="0056752D">
        <w:rPr>
          <w:i/>
          <w:sz w:val="16"/>
          <w:szCs w:val="16"/>
        </w:rPr>
        <w:t xml:space="preserve">Fig. </w:t>
      </w:r>
      <w:r w:rsidR="00C55423">
        <w:rPr>
          <w:i/>
          <w:sz w:val="16"/>
          <w:szCs w:val="16"/>
        </w:rPr>
        <w:t>10</w:t>
      </w:r>
      <w:r w:rsidR="00900BEF">
        <w:rPr>
          <w:i/>
          <w:sz w:val="16"/>
          <w:szCs w:val="16"/>
        </w:rPr>
        <w:t xml:space="preserve">. </w:t>
      </w:r>
      <w:r w:rsidRPr="0056752D">
        <w:rPr>
          <w:i/>
          <w:sz w:val="16"/>
          <w:szCs w:val="16"/>
        </w:rPr>
        <w:t xml:space="preserve">De variatie van het zandgehalte van de Maasbodem over de dwarsdoorsnede, </w:t>
      </w:r>
      <w:r w:rsidR="0013283B">
        <w:rPr>
          <w:i/>
          <w:sz w:val="16"/>
          <w:szCs w:val="16"/>
        </w:rPr>
        <w:t>op basis van de dataset van 2021</w:t>
      </w:r>
      <w:r w:rsidRPr="0056752D">
        <w:rPr>
          <w:i/>
          <w:sz w:val="16"/>
          <w:szCs w:val="16"/>
        </w:rPr>
        <w:t xml:space="preserve">. Weergegeven is het gemiddelde zandgehalte van alle metingen. </w:t>
      </w:r>
    </w:p>
    <w:p w14:paraId="46B1FDEC" w14:textId="77777777" w:rsidR="007C0C65" w:rsidRDefault="007C0C65">
      <w:pPr>
        <w:spacing w:line="240" w:lineRule="auto"/>
      </w:pPr>
    </w:p>
    <w:p w14:paraId="3841FABA" w14:textId="77777777" w:rsidR="007C0C65" w:rsidRDefault="007C0C65">
      <w:pPr>
        <w:spacing w:line="240" w:lineRule="auto"/>
      </w:pPr>
    </w:p>
    <w:p w14:paraId="1152169B" w14:textId="77777777" w:rsidR="007C0C65" w:rsidRDefault="007C0C65">
      <w:pPr>
        <w:spacing w:line="240" w:lineRule="auto"/>
      </w:pPr>
    </w:p>
    <w:p w14:paraId="0B69B68A" w14:textId="77777777" w:rsidR="007C0C65" w:rsidRDefault="007C0C65">
      <w:pPr>
        <w:spacing w:line="240" w:lineRule="auto"/>
      </w:pPr>
    </w:p>
    <w:p w14:paraId="534A9B23" w14:textId="591D6985" w:rsidR="008E2112" w:rsidRDefault="008E2112" w:rsidP="001F4A99">
      <w:pPr>
        <w:pStyle w:val="Huisstijl-Kop2"/>
      </w:pPr>
      <w:bookmarkStart w:id="16" w:name="_Toc155185878"/>
      <w:r>
        <w:t xml:space="preserve">Overeenkomsten en verschillen tussen </w:t>
      </w:r>
      <w:r w:rsidR="001F4A99">
        <w:t>2020 en 2021</w:t>
      </w:r>
      <w:bookmarkEnd w:id="16"/>
    </w:p>
    <w:p w14:paraId="5865F360" w14:textId="77777777" w:rsidR="001F4A99" w:rsidRPr="001F4A99" w:rsidRDefault="001F4A99" w:rsidP="001F4A99"/>
    <w:p w14:paraId="702E75F1" w14:textId="1FCBD6DB" w:rsidR="008E2112" w:rsidRDefault="008E2112" w:rsidP="008E2112">
      <w:pPr>
        <w:spacing w:line="240" w:lineRule="auto"/>
        <w:jc w:val="both"/>
      </w:pPr>
      <w:r>
        <w:t xml:space="preserve">Vergelijken we de korrelgroottedataset uit </w:t>
      </w:r>
      <w:r w:rsidR="00A72858">
        <w:t>2021 met die van 2020</w:t>
      </w:r>
      <w:r>
        <w:t xml:space="preserve">, vallen ons in eerste instantie opmerkelijke gelijkenissen op. De trend van </w:t>
      </w:r>
      <w:proofErr w:type="spellStart"/>
      <w:r>
        <w:t>stroomafwaartse</w:t>
      </w:r>
      <w:proofErr w:type="spellEnd"/>
      <w:r>
        <w:t xml:space="preserve"> korrelgrootteverfijning is in beide </w:t>
      </w:r>
      <w:r w:rsidR="00262C68">
        <w:t>datasets</w:t>
      </w:r>
      <w:r w:rsidR="00A72858">
        <w:t xml:space="preserve"> nagenoeg identiek (Fig. 11</w:t>
      </w:r>
      <w:r>
        <w:t xml:space="preserve">) en ook het patroon van een fijnere </w:t>
      </w:r>
      <w:proofErr w:type="spellStart"/>
      <w:r>
        <w:t>rivieras</w:t>
      </w:r>
      <w:proofErr w:type="spellEnd"/>
      <w:r>
        <w:t xml:space="preserve"> met een grovere be</w:t>
      </w:r>
      <w:r w:rsidR="00262C68">
        <w:t>dding aan weerszijden daarvan i</w:t>
      </w:r>
      <w:r>
        <w:t xml:space="preserve">s in beide </w:t>
      </w:r>
      <w:r w:rsidR="00262C68">
        <w:t>gevallen aanwezig</w:t>
      </w:r>
      <w:r>
        <w:t xml:space="preserve">. </w:t>
      </w:r>
    </w:p>
    <w:p w14:paraId="3FD3165A" w14:textId="15040479" w:rsidR="00262C68" w:rsidRPr="00826759" w:rsidRDefault="008E2112" w:rsidP="0075711A">
      <w:pPr>
        <w:spacing w:line="240" w:lineRule="auto"/>
        <w:ind w:firstLine="426"/>
        <w:jc w:val="both"/>
      </w:pPr>
      <w:r>
        <w:t>Toch zijn er wel degelijk</w:t>
      </w:r>
      <w:r w:rsidR="00262C68">
        <w:t xml:space="preserve"> een verschil. D</w:t>
      </w:r>
      <w:r w:rsidR="00262C68" w:rsidRPr="00262C68">
        <w:t>e Maasbodem is volgens de dataset van 2021 beduidend fijner dan volgens de dataset van 2020</w:t>
      </w:r>
      <w:r w:rsidR="007866CC">
        <w:t xml:space="preserve"> (Tabel 1 en 2)</w:t>
      </w:r>
      <w:r w:rsidR="00262C68" w:rsidRPr="00262C68">
        <w:t>. De geometrisch gemiddelde korrelgrootte</w:t>
      </w:r>
      <w:r w:rsidR="00826759">
        <w:t xml:space="preserve"> </w:t>
      </w:r>
      <w:r w:rsidR="00826759" w:rsidRPr="00826759">
        <w:rPr>
          <w:i/>
        </w:rPr>
        <w:t>D</w:t>
      </w:r>
      <w:r w:rsidR="00826759" w:rsidRPr="00826759">
        <w:rPr>
          <w:i/>
          <w:vertAlign w:val="subscript"/>
        </w:rPr>
        <w:t>g</w:t>
      </w:r>
      <w:r w:rsidR="00262C68" w:rsidRPr="00262C68">
        <w:t xml:space="preserve">, de mediane korrelgrootte </w:t>
      </w:r>
      <w:r w:rsidR="00826759" w:rsidRPr="00826759">
        <w:rPr>
          <w:i/>
        </w:rPr>
        <w:t>D</w:t>
      </w:r>
      <w:r w:rsidR="00826759" w:rsidRPr="00826759">
        <w:rPr>
          <w:i/>
          <w:vertAlign w:val="subscript"/>
        </w:rPr>
        <w:t>50</w:t>
      </w:r>
      <w:r w:rsidR="00826759">
        <w:t xml:space="preserve"> </w:t>
      </w:r>
      <w:r w:rsidR="00262C68" w:rsidRPr="00262C68">
        <w:t xml:space="preserve">en </w:t>
      </w:r>
      <w:r w:rsidR="00262C68">
        <w:t>de</w:t>
      </w:r>
      <w:r w:rsidR="00262C68" w:rsidRPr="00826759">
        <w:rPr>
          <w:i/>
        </w:rPr>
        <w:t xml:space="preserve"> D</w:t>
      </w:r>
      <w:r w:rsidR="00262C68" w:rsidRPr="00826759">
        <w:rPr>
          <w:i/>
          <w:vertAlign w:val="subscript"/>
        </w:rPr>
        <w:t>90</w:t>
      </w:r>
      <w:r w:rsidR="00262C68" w:rsidRPr="00262C68">
        <w:t xml:space="preserve"> zijn alle lager, terwijl het zandgehalte in de dat</w:t>
      </w:r>
      <w:r w:rsidR="00826759">
        <w:t>a</w:t>
      </w:r>
      <w:r w:rsidR="00262C68" w:rsidRPr="00262C68">
        <w:t>set van 2021 hoger is</w:t>
      </w:r>
      <w:r w:rsidR="00C5009A">
        <w:t xml:space="preserve"> (67% tegen 60% i 2020)</w:t>
      </w:r>
      <w:r w:rsidR="00262C68" w:rsidRPr="00262C68">
        <w:t>.</w:t>
      </w:r>
      <w:r w:rsidR="00826759">
        <w:t xml:space="preserve"> Dit geldt met name voor de wat grovere riviertrajecten tot </w:t>
      </w:r>
      <w:proofErr w:type="spellStart"/>
      <w:r w:rsidR="00826759">
        <w:t>rkm</w:t>
      </w:r>
      <w:proofErr w:type="spellEnd"/>
      <w:r w:rsidR="00826759">
        <w:t xml:space="preserve"> 190. Verder benedenstrooms, waar de bodem fijner is en vrijwel geheel uit zand bestaat, </w:t>
      </w:r>
      <w:r w:rsidR="00826759">
        <w:lastRenderedPageBreak/>
        <w:t xml:space="preserve">produceren beide meetcampagnes gelijke korrelgroottekarakteristieken. De constateerde verschillen in </w:t>
      </w:r>
      <w:r w:rsidR="00826759" w:rsidRPr="00826759">
        <w:rPr>
          <w:i/>
        </w:rPr>
        <w:t>D</w:t>
      </w:r>
      <w:r w:rsidR="00826759" w:rsidRPr="00826759">
        <w:rPr>
          <w:i/>
          <w:vertAlign w:val="subscript"/>
        </w:rPr>
        <w:t>g</w:t>
      </w:r>
      <w:r w:rsidR="00826759">
        <w:t xml:space="preserve">, </w:t>
      </w:r>
      <w:r w:rsidR="00826759" w:rsidRPr="00826759">
        <w:rPr>
          <w:i/>
        </w:rPr>
        <w:t>D</w:t>
      </w:r>
      <w:r w:rsidR="00826759" w:rsidRPr="00826759">
        <w:rPr>
          <w:i/>
          <w:vertAlign w:val="subscript"/>
        </w:rPr>
        <w:t>50</w:t>
      </w:r>
      <w:r w:rsidR="00826759">
        <w:t xml:space="preserve">, en het zandgehalte zijn steevast statistisch significant. Dit geldt niet voor de verschillen in </w:t>
      </w:r>
      <w:r w:rsidR="00826759" w:rsidRPr="00826759">
        <w:rPr>
          <w:i/>
        </w:rPr>
        <w:t>D</w:t>
      </w:r>
      <w:r w:rsidR="00826759">
        <w:rPr>
          <w:i/>
          <w:vertAlign w:val="subscript"/>
        </w:rPr>
        <w:t>90.</w:t>
      </w:r>
      <w:r w:rsidR="00826759">
        <w:t xml:space="preserve"> </w:t>
      </w:r>
    </w:p>
    <w:p w14:paraId="46CE9D85" w14:textId="32CFAD3A" w:rsidR="00826759" w:rsidRDefault="00826759" w:rsidP="0075711A">
      <w:pPr>
        <w:spacing w:line="240" w:lineRule="auto"/>
        <w:ind w:firstLine="426"/>
        <w:jc w:val="both"/>
      </w:pPr>
    </w:p>
    <w:p w14:paraId="151EE47E" w14:textId="2679E71C" w:rsidR="0046625D" w:rsidRPr="009F3027" w:rsidRDefault="009746C7" w:rsidP="0046625D">
      <w:pPr>
        <w:spacing w:line="240" w:lineRule="auto"/>
        <w:rPr>
          <w:sz w:val="16"/>
          <w:szCs w:val="16"/>
        </w:rPr>
      </w:pPr>
      <w:r>
        <w:rPr>
          <w:i/>
          <w:sz w:val="16"/>
          <w:szCs w:val="16"/>
        </w:rPr>
        <w:t>Tabel 1</w:t>
      </w:r>
      <w:r w:rsidR="0046625D" w:rsidRPr="009F3027">
        <w:rPr>
          <w:i/>
          <w:sz w:val="16"/>
          <w:szCs w:val="16"/>
        </w:rPr>
        <w:t xml:space="preserve">. </w:t>
      </w:r>
      <w:r>
        <w:rPr>
          <w:i/>
          <w:sz w:val="16"/>
          <w:szCs w:val="16"/>
        </w:rPr>
        <w:t>Korrelgroottekarakteristieken uit de datasets van</w:t>
      </w:r>
      <w:r w:rsidR="0046625D" w:rsidRPr="009F3027">
        <w:rPr>
          <w:i/>
          <w:sz w:val="16"/>
          <w:szCs w:val="16"/>
        </w:rPr>
        <w:t xml:space="preserve"> </w:t>
      </w:r>
      <w:r>
        <w:rPr>
          <w:i/>
          <w:sz w:val="16"/>
          <w:szCs w:val="16"/>
        </w:rPr>
        <w:t>2020 en 2021</w:t>
      </w:r>
      <w:r w:rsidR="0046625D" w:rsidRPr="009F3027">
        <w:rPr>
          <w:i/>
          <w:sz w:val="16"/>
          <w:szCs w:val="16"/>
        </w:rPr>
        <w:t xml:space="preserve">                                                                      aan het begin en eind van het onderzoeksgebied, gemiddeld.</w:t>
      </w:r>
    </w:p>
    <w:tbl>
      <w:tblPr>
        <w:tblStyle w:val="Rastertabel1licht-Accent1"/>
        <w:tblW w:w="6475" w:type="dxa"/>
        <w:tblLayout w:type="fixed"/>
        <w:tblCellMar>
          <w:left w:w="0" w:type="dxa"/>
          <w:right w:w="28" w:type="dxa"/>
        </w:tblCellMar>
        <w:tblLook w:val="04A0" w:firstRow="1" w:lastRow="0" w:firstColumn="1" w:lastColumn="0" w:noHBand="0" w:noVBand="1"/>
      </w:tblPr>
      <w:tblGrid>
        <w:gridCol w:w="1843"/>
        <w:gridCol w:w="1276"/>
        <w:gridCol w:w="1513"/>
        <w:gridCol w:w="1843"/>
      </w:tblGrid>
      <w:tr w:rsidR="0046625D" w:rsidRPr="002E279B" w14:paraId="3EEDCFD2" w14:textId="77777777" w:rsidTr="008006A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5B9BD5" w:themeColor="accent1"/>
              <w:bottom w:val="none" w:sz="0" w:space="0" w:color="auto"/>
            </w:tcBorders>
            <w:shd w:val="clear" w:color="auto" w:fill="DEEAF6" w:themeFill="accent1" w:themeFillTint="33"/>
          </w:tcPr>
          <w:p w14:paraId="5D307430" w14:textId="15F1C801" w:rsidR="0046625D" w:rsidRPr="004620F1" w:rsidRDefault="0046625D" w:rsidP="008006A7">
            <w:pPr>
              <w:jc w:val="both"/>
              <w:rPr>
                <w:sz w:val="16"/>
                <w:szCs w:val="16"/>
              </w:rPr>
            </w:pPr>
            <w:r w:rsidRPr="004620F1">
              <w:rPr>
                <w:sz w:val="16"/>
                <w:szCs w:val="16"/>
              </w:rPr>
              <w:t>Traject</w:t>
            </w:r>
          </w:p>
        </w:tc>
        <w:tc>
          <w:tcPr>
            <w:tcW w:w="1276" w:type="dxa"/>
            <w:tcBorders>
              <w:top w:val="single" w:sz="4" w:space="0" w:color="5B9BD5" w:themeColor="accent1"/>
              <w:bottom w:val="none" w:sz="0" w:space="0" w:color="auto"/>
            </w:tcBorders>
            <w:shd w:val="clear" w:color="auto" w:fill="DEEAF6" w:themeFill="accent1" w:themeFillTint="33"/>
          </w:tcPr>
          <w:p w14:paraId="26E63B0B" w14:textId="77777777" w:rsidR="0046625D" w:rsidRPr="004620F1" w:rsidRDefault="0046625D" w:rsidP="008006A7">
            <w:pPr>
              <w:ind w:left="1" w:firstLine="4"/>
              <w:jc w:val="both"/>
              <w:cnfStyle w:val="100000000000" w:firstRow="1" w:lastRow="0" w:firstColumn="0" w:lastColumn="0" w:oddVBand="0" w:evenVBand="0" w:oddHBand="0" w:evenHBand="0" w:firstRowFirstColumn="0" w:firstRowLastColumn="0" w:lastRowFirstColumn="0" w:lastRowLastColumn="0"/>
              <w:rPr>
                <w:sz w:val="16"/>
                <w:szCs w:val="16"/>
              </w:rPr>
            </w:pPr>
          </w:p>
        </w:tc>
        <w:tc>
          <w:tcPr>
            <w:tcW w:w="1513" w:type="dxa"/>
            <w:tcBorders>
              <w:top w:val="single" w:sz="4" w:space="0" w:color="5B9BD5" w:themeColor="accent1"/>
              <w:bottom w:val="none" w:sz="0" w:space="0" w:color="auto"/>
            </w:tcBorders>
            <w:shd w:val="clear" w:color="auto" w:fill="DEEAF6" w:themeFill="accent1" w:themeFillTint="33"/>
          </w:tcPr>
          <w:p w14:paraId="6973D429" w14:textId="77777777" w:rsidR="0046625D" w:rsidRPr="004620F1" w:rsidRDefault="0046625D" w:rsidP="008006A7">
            <w:pPr>
              <w:jc w:val="both"/>
              <w:cnfStyle w:val="100000000000" w:firstRow="1" w:lastRow="0" w:firstColumn="0" w:lastColumn="0" w:oddVBand="0" w:evenVBand="0" w:oddHBand="0" w:evenHBand="0" w:firstRowFirstColumn="0" w:firstRowLastColumn="0" w:lastRowFirstColumn="0" w:lastRowLastColumn="0"/>
              <w:rPr>
                <w:sz w:val="16"/>
                <w:szCs w:val="16"/>
                <w:lang w:val="en-GB"/>
              </w:rPr>
            </w:pPr>
            <w:r w:rsidRPr="004620F1">
              <w:rPr>
                <w:sz w:val="16"/>
                <w:szCs w:val="16"/>
              </w:rPr>
              <w:t>Bovenstrooms</w:t>
            </w:r>
          </w:p>
        </w:tc>
        <w:tc>
          <w:tcPr>
            <w:tcW w:w="1843" w:type="dxa"/>
            <w:tcBorders>
              <w:top w:val="single" w:sz="4" w:space="0" w:color="5B9BD5" w:themeColor="accent1"/>
              <w:bottom w:val="none" w:sz="0" w:space="0" w:color="auto"/>
            </w:tcBorders>
            <w:shd w:val="clear" w:color="auto" w:fill="DEEAF6" w:themeFill="accent1" w:themeFillTint="33"/>
          </w:tcPr>
          <w:p w14:paraId="1B9F0775" w14:textId="77777777" w:rsidR="0046625D" w:rsidRPr="004620F1" w:rsidRDefault="0046625D" w:rsidP="008006A7">
            <w:pPr>
              <w:jc w:val="both"/>
              <w:cnfStyle w:val="100000000000" w:firstRow="1" w:lastRow="0" w:firstColumn="0" w:lastColumn="0" w:oddVBand="0" w:evenVBand="0" w:oddHBand="0" w:evenHBand="0" w:firstRowFirstColumn="0" w:firstRowLastColumn="0" w:lastRowFirstColumn="0" w:lastRowLastColumn="0"/>
              <w:rPr>
                <w:sz w:val="16"/>
                <w:szCs w:val="16"/>
                <w:lang w:val="en-GB"/>
              </w:rPr>
            </w:pPr>
            <w:r w:rsidRPr="004620F1">
              <w:rPr>
                <w:sz w:val="16"/>
                <w:szCs w:val="16"/>
              </w:rPr>
              <w:t>Benedenstrooms</w:t>
            </w:r>
          </w:p>
        </w:tc>
      </w:tr>
      <w:tr w:rsidR="0046625D" w14:paraId="16601614" w14:textId="77777777" w:rsidTr="008006A7">
        <w:tc>
          <w:tcPr>
            <w:cnfStyle w:val="001000000000" w:firstRow="0" w:lastRow="0" w:firstColumn="1" w:lastColumn="0" w:oddVBand="0" w:evenVBand="0" w:oddHBand="0" w:evenHBand="0" w:firstRowFirstColumn="0" w:firstRowLastColumn="0" w:lastRowFirstColumn="0" w:lastRowLastColumn="0"/>
            <w:tcW w:w="1843" w:type="dxa"/>
            <w:shd w:val="clear" w:color="auto" w:fill="DEEAF6" w:themeFill="accent1" w:themeFillTint="33"/>
          </w:tcPr>
          <w:p w14:paraId="444A8D98" w14:textId="77777777" w:rsidR="0046625D" w:rsidRPr="004620F1" w:rsidRDefault="0046625D" w:rsidP="008006A7">
            <w:pPr>
              <w:jc w:val="both"/>
              <w:rPr>
                <w:b w:val="0"/>
                <w:sz w:val="16"/>
                <w:szCs w:val="16"/>
              </w:rPr>
            </w:pPr>
          </w:p>
        </w:tc>
        <w:tc>
          <w:tcPr>
            <w:tcW w:w="1276" w:type="dxa"/>
            <w:shd w:val="clear" w:color="auto" w:fill="DEEAF6" w:themeFill="accent1" w:themeFillTint="33"/>
          </w:tcPr>
          <w:p w14:paraId="7B26E60B" w14:textId="77777777" w:rsidR="0046625D" w:rsidRPr="004620F1" w:rsidRDefault="0046625D" w:rsidP="008006A7">
            <w:pPr>
              <w:jc w:val="both"/>
              <w:cnfStyle w:val="000000000000" w:firstRow="0" w:lastRow="0" w:firstColumn="0" w:lastColumn="0" w:oddVBand="0" w:evenVBand="0" w:oddHBand="0" w:evenHBand="0" w:firstRowFirstColumn="0" w:firstRowLastColumn="0" w:lastRowFirstColumn="0" w:lastRowLastColumn="0"/>
              <w:rPr>
                <w:sz w:val="16"/>
                <w:szCs w:val="16"/>
              </w:rPr>
            </w:pPr>
          </w:p>
        </w:tc>
        <w:tc>
          <w:tcPr>
            <w:tcW w:w="1513" w:type="dxa"/>
            <w:shd w:val="clear" w:color="auto" w:fill="DEEAF6" w:themeFill="accent1" w:themeFillTint="33"/>
          </w:tcPr>
          <w:p w14:paraId="1E542E6E" w14:textId="241DA430" w:rsidR="0046625D" w:rsidRPr="008F539A" w:rsidRDefault="007538D0" w:rsidP="008006A7">
            <w:pPr>
              <w:jc w:val="both"/>
              <w:cnfStyle w:val="000000000000" w:firstRow="0" w:lastRow="0" w:firstColumn="0" w:lastColumn="0" w:oddVBand="0" w:evenVBand="0" w:oddHBand="0" w:evenHBand="0" w:firstRowFirstColumn="0" w:firstRowLastColumn="0" w:lastRowFirstColumn="0" w:lastRowLastColumn="0"/>
              <w:rPr>
                <w:i/>
                <w:sz w:val="16"/>
                <w:szCs w:val="16"/>
              </w:rPr>
            </w:pPr>
            <w:r>
              <w:rPr>
                <w:i/>
              </w:rPr>
              <w:t>(</w:t>
            </w:r>
            <w:proofErr w:type="spellStart"/>
            <w:r>
              <w:rPr>
                <w:i/>
              </w:rPr>
              <w:t>rkm</w:t>
            </w:r>
            <w:proofErr w:type="spellEnd"/>
            <w:r>
              <w:rPr>
                <w:i/>
              </w:rPr>
              <w:t xml:space="preserve"> 70-80</w:t>
            </w:r>
            <w:r w:rsidR="0046625D" w:rsidRPr="008F539A">
              <w:rPr>
                <w:i/>
              </w:rPr>
              <w:t>)</w:t>
            </w:r>
          </w:p>
        </w:tc>
        <w:tc>
          <w:tcPr>
            <w:tcW w:w="1843" w:type="dxa"/>
            <w:shd w:val="clear" w:color="auto" w:fill="DEEAF6" w:themeFill="accent1" w:themeFillTint="33"/>
          </w:tcPr>
          <w:p w14:paraId="1E86044F" w14:textId="7D863319" w:rsidR="0046625D" w:rsidRPr="008F539A" w:rsidRDefault="009746C7" w:rsidP="008006A7">
            <w:pPr>
              <w:jc w:val="both"/>
              <w:cnfStyle w:val="000000000000" w:firstRow="0" w:lastRow="0" w:firstColumn="0" w:lastColumn="0" w:oddVBand="0" w:evenVBand="0" w:oddHBand="0" w:evenHBand="0" w:firstRowFirstColumn="0" w:firstRowLastColumn="0" w:lastRowFirstColumn="0" w:lastRowLastColumn="0"/>
              <w:rPr>
                <w:i/>
                <w:sz w:val="16"/>
                <w:szCs w:val="16"/>
              </w:rPr>
            </w:pPr>
            <w:r>
              <w:rPr>
                <w:i/>
              </w:rPr>
              <w:t>(</w:t>
            </w:r>
            <w:proofErr w:type="spellStart"/>
            <w:r>
              <w:rPr>
                <w:i/>
              </w:rPr>
              <w:t>rkm</w:t>
            </w:r>
            <w:proofErr w:type="spellEnd"/>
            <w:r>
              <w:rPr>
                <w:i/>
              </w:rPr>
              <w:t xml:space="preserve"> 235-245</w:t>
            </w:r>
            <w:r w:rsidR="0046625D" w:rsidRPr="008F539A">
              <w:rPr>
                <w:i/>
              </w:rPr>
              <w:t>)</w:t>
            </w:r>
          </w:p>
        </w:tc>
      </w:tr>
      <w:tr w:rsidR="00FC54B5" w:rsidRPr="00173E43" w14:paraId="79E6AFF7"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5B9BD5" w:themeColor="accent1"/>
            </w:tcBorders>
            <w:shd w:val="clear" w:color="auto" w:fill="EFF5FB"/>
          </w:tcPr>
          <w:p w14:paraId="7F3BCCC3" w14:textId="77777777" w:rsidR="00FC54B5" w:rsidRPr="004620F1" w:rsidRDefault="00FC54B5" w:rsidP="00FC54B5">
            <w:pPr>
              <w:rPr>
                <w:b w:val="0"/>
                <w:color w:val="auto"/>
                <w:sz w:val="16"/>
                <w:szCs w:val="16"/>
              </w:rPr>
            </w:pPr>
            <w:r w:rsidRPr="004620F1">
              <w:rPr>
                <w:b w:val="0"/>
                <w:color w:val="auto"/>
                <w:sz w:val="16"/>
                <w:szCs w:val="16"/>
              </w:rPr>
              <w:t xml:space="preserve">Gemiddelde </w:t>
            </w:r>
            <w:r w:rsidRPr="001F2648">
              <w:rPr>
                <w:b w:val="0"/>
                <w:i/>
                <w:color w:val="auto"/>
                <w:sz w:val="16"/>
                <w:szCs w:val="16"/>
              </w:rPr>
              <w:t>D</w:t>
            </w:r>
            <w:r w:rsidRPr="001F2648">
              <w:rPr>
                <w:b w:val="0"/>
                <w:i/>
                <w:color w:val="auto"/>
                <w:sz w:val="16"/>
                <w:szCs w:val="16"/>
                <w:vertAlign w:val="subscript"/>
              </w:rPr>
              <w:t>g</w:t>
            </w:r>
            <w:r w:rsidRPr="004620F1">
              <w:rPr>
                <w:b w:val="0"/>
                <w:color w:val="auto"/>
                <w:sz w:val="16"/>
                <w:szCs w:val="16"/>
              </w:rPr>
              <w:t xml:space="preserve"> (mm)</w:t>
            </w:r>
          </w:p>
        </w:tc>
        <w:tc>
          <w:tcPr>
            <w:tcW w:w="1276" w:type="dxa"/>
            <w:tcBorders>
              <w:top w:val="single" w:sz="4" w:space="0" w:color="5B9BD5" w:themeColor="accent1"/>
            </w:tcBorders>
            <w:shd w:val="clear" w:color="auto" w:fill="EFF5FB"/>
          </w:tcPr>
          <w:p w14:paraId="342B4A54" w14:textId="05888301" w:rsidR="00FC54B5" w:rsidRPr="00467DB2" w:rsidRDefault="00FC54B5" w:rsidP="00FC54B5">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2020</w:t>
            </w:r>
          </w:p>
        </w:tc>
        <w:tc>
          <w:tcPr>
            <w:tcW w:w="1513" w:type="dxa"/>
            <w:tcBorders>
              <w:top w:val="single" w:sz="4" w:space="0" w:color="5B9BD5" w:themeColor="accent1"/>
            </w:tcBorders>
            <w:shd w:val="clear" w:color="auto" w:fill="EFF5FB"/>
          </w:tcPr>
          <w:p w14:paraId="7BCF4B29" w14:textId="7DFD6213" w:rsidR="00FC54B5" w:rsidRPr="00467DB2" w:rsidRDefault="00D523B9"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Pr>
                <w:color w:val="auto"/>
                <w:sz w:val="16"/>
                <w:szCs w:val="16"/>
              </w:rPr>
              <w:t>24,44</w:t>
            </w:r>
          </w:p>
        </w:tc>
        <w:tc>
          <w:tcPr>
            <w:tcW w:w="1843" w:type="dxa"/>
            <w:tcBorders>
              <w:top w:val="single" w:sz="4" w:space="0" w:color="5B9BD5" w:themeColor="accent1"/>
            </w:tcBorders>
            <w:shd w:val="clear" w:color="auto" w:fill="EFF5FB"/>
          </w:tcPr>
          <w:p w14:paraId="5A834B25" w14:textId="5B09B737" w:rsidR="00FC54B5" w:rsidRPr="00467DB2" w:rsidRDefault="00FC54B5"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EA3B58">
              <w:t>0,33</w:t>
            </w:r>
          </w:p>
        </w:tc>
      </w:tr>
      <w:tr w:rsidR="00FC54B5" w:rsidRPr="00173E43" w14:paraId="2E661137"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bottom w:val="single" w:sz="4" w:space="0" w:color="5B9BD5" w:themeColor="accent1"/>
            </w:tcBorders>
            <w:shd w:val="clear" w:color="auto" w:fill="EFF5FB"/>
          </w:tcPr>
          <w:p w14:paraId="21F99BA8" w14:textId="77777777" w:rsidR="00FC54B5" w:rsidRPr="004620F1" w:rsidRDefault="00FC54B5" w:rsidP="00FC54B5">
            <w:pPr>
              <w:jc w:val="both"/>
              <w:rPr>
                <w:b w:val="0"/>
                <w:color w:val="auto"/>
                <w:sz w:val="16"/>
                <w:szCs w:val="16"/>
              </w:rPr>
            </w:pPr>
          </w:p>
        </w:tc>
        <w:tc>
          <w:tcPr>
            <w:tcW w:w="1276" w:type="dxa"/>
            <w:tcBorders>
              <w:bottom w:val="single" w:sz="4" w:space="0" w:color="5B9BD5" w:themeColor="accent1"/>
            </w:tcBorders>
            <w:shd w:val="clear" w:color="auto" w:fill="EFF5FB"/>
          </w:tcPr>
          <w:p w14:paraId="7FD5387F" w14:textId="1B6978F7" w:rsidR="00FC54B5" w:rsidRPr="00467DB2" w:rsidRDefault="00FC54B5" w:rsidP="00FC54B5">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2021</w:t>
            </w:r>
          </w:p>
        </w:tc>
        <w:tc>
          <w:tcPr>
            <w:tcW w:w="1513" w:type="dxa"/>
            <w:tcBorders>
              <w:bottom w:val="single" w:sz="4" w:space="0" w:color="5B9BD5" w:themeColor="accent1"/>
            </w:tcBorders>
            <w:shd w:val="clear" w:color="auto" w:fill="EFF5FB"/>
          </w:tcPr>
          <w:p w14:paraId="31E55061" w14:textId="7B1A49C6" w:rsidR="00FC54B5" w:rsidRPr="00467DB2" w:rsidRDefault="00D523B9"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Pr>
                <w:color w:val="auto"/>
                <w:sz w:val="16"/>
                <w:szCs w:val="16"/>
              </w:rPr>
              <w:t>14,91</w:t>
            </w:r>
          </w:p>
        </w:tc>
        <w:tc>
          <w:tcPr>
            <w:tcW w:w="1843" w:type="dxa"/>
            <w:tcBorders>
              <w:bottom w:val="single" w:sz="4" w:space="0" w:color="5B9BD5" w:themeColor="accent1"/>
            </w:tcBorders>
            <w:shd w:val="clear" w:color="auto" w:fill="EFF5FB"/>
          </w:tcPr>
          <w:p w14:paraId="454976F9" w14:textId="456B235C" w:rsidR="00FC54B5" w:rsidRPr="00467DB2" w:rsidRDefault="00FC54B5"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EA3B58">
              <w:t>0,35</w:t>
            </w:r>
          </w:p>
        </w:tc>
      </w:tr>
      <w:tr w:rsidR="00FC54B5" w14:paraId="571A8D3B"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5B9BD5" w:themeColor="accent1"/>
            </w:tcBorders>
            <w:shd w:val="clear" w:color="auto" w:fill="DEEAF6" w:themeFill="accent1" w:themeFillTint="33"/>
          </w:tcPr>
          <w:p w14:paraId="1CAF2DE5" w14:textId="77777777" w:rsidR="00FC54B5" w:rsidRPr="004620F1" w:rsidRDefault="00FC54B5" w:rsidP="00FC54B5">
            <w:pPr>
              <w:jc w:val="both"/>
              <w:rPr>
                <w:b w:val="0"/>
                <w:color w:val="auto"/>
                <w:sz w:val="16"/>
                <w:szCs w:val="16"/>
              </w:rPr>
            </w:pPr>
            <w:r w:rsidRPr="004620F1">
              <w:rPr>
                <w:b w:val="0"/>
                <w:color w:val="auto"/>
                <w:sz w:val="16"/>
                <w:szCs w:val="16"/>
              </w:rPr>
              <w:t xml:space="preserve">Mediaan </w:t>
            </w:r>
            <w:r w:rsidRPr="001F2648">
              <w:rPr>
                <w:b w:val="0"/>
                <w:i/>
                <w:color w:val="auto"/>
                <w:sz w:val="16"/>
                <w:szCs w:val="16"/>
              </w:rPr>
              <w:t>D</w:t>
            </w:r>
            <w:r w:rsidRPr="001F2648">
              <w:rPr>
                <w:b w:val="0"/>
                <w:i/>
                <w:color w:val="auto"/>
                <w:sz w:val="16"/>
                <w:szCs w:val="16"/>
                <w:vertAlign w:val="subscript"/>
              </w:rPr>
              <w:t>50</w:t>
            </w:r>
            <w:r w:rsidRPr="004620F1">
              <w:rPr>
                <w:b w:val="0"/>
                <w:color w:val="auto"/>
                <w:sz w:val="16"/>
                <w:szCs w:val="16"/>
              </w:rPr>
              <w:t xml:space="preserve"> (mm)</w:t>
            </w:r>
          </w:p>
        </w:tc>
        <w:tc>
          <w:tcPr>
            <w:tcW w:w="1276" w:type="dxa"/>
            <w:tcBorders>
              <w:top w:val="single" w:sz="4" w:space="0" w:color="5B9BD5" w:themeColor="accent1"/>
            </w:tcBorders>
            <w:shd w:val="clear" w:color="auto" w:fill="DEEAF6" w:themeFill="accent1" w:themeFillTint="33"/>
          </w:tcPr>
          <w:p w14:paraId="0780658A" w14:textId="16F3A1E4" w:rsidR="00FC54B5" w:rsidRPr="00467DB2" w:rsidRDefault="00FC54B5" w:rsidP="00FC54B5">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2020</w:t>
            </w:r>
          </w:p>
        </w:tc>
        <w:tc>
          <w:tcPr>
            <w:tcW w:w="1513" w:type="dxa"/>
            <w:tcBorders>
              <w:top w:val="single" w:sz="4" w:space="0" w:color="5B9BD5" w:themeColor="accent1"/>
            </w:tcBorders>
            <w:shd w:val="clear" w:color="auto" w:fill="DEEAF6" w:themeFill="accent1" w:themeFillTint="33"/>
          </w:tcPr>
          <w:p w14:paraId="63C40D36" w14:textId="7C644ADA" w:rsidR="00FC54B5" w:rsidRPr="00467DB2" w:rsidRDefault="00D523B9"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Pr>
                <w:color w:val="auto"/>
                <w:sz w:val="16"/>
                <w:szCs w:val="16"/>
              </w:rPr>
              <w:t>36,08</w:t>
            </w:r>
          </w:p>
        </w:tc>
        <w:tc>
          <w:tcPr>
            <w:tcW w:w="1843" w:type="dxa"/>
            <w:tcBorders>
              <w:top w:val="single" w:sz="4" w:space="0" w:color="5B9BD5" w:themeColor="accent1"/>
            </w:tcBorders>
            <w:shd w:val="clear" w:color="auto" w:fill="DEEAF6" w:themeFill="accent1" w:themeFillTint="33"/>
          </w:tcPr>
          <w:p w14:paraId="733BC5A7" w14:textId="219D6EFA" w:rsidR="00FC54B5" w:rsidRPr="00467DB2" w:rsidRDefault="00FC54B5"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EA3B58">
              <w:t>0,31</w:t>
            </w:r>
          </w:p>
        </w:tc>
      </w:tr>
      <w:tr w:rsidR="00FC54B5" w14:paraId="3EFC0D1C"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bottom w:val="single" w:sz="4" w:space="0" w:color="5B9BD5" w:themeColor="accent1"/>
            </w:tcBorders>
            <w:shd w:val="clear" w:color="auto" w:fill="DEEAF6" w:themeFill="accent1" w:themeFillTint="33"/>
          </w:tcPr>
          <w:p w14:paraId="30A8EA20" w14:textId="77777777" w:rsidR="00FC54B5" w:rsidRPr="004620F1" w:rsidRDefault="00FC54B5" w:rsidP="00FC54B5">
            <w:pPr>
              <w:jc w:val="both"/>
              <w:rPr>
                <w:b w:val="0"/>
                <w:color w:val="auto"/>
                <w:sz w:val="16"/>
                <w:szCs w:val="16"/>
              </w:rPr>
            </w:pPr>
          </w:p>
        </w:tc>
        <w:tc>
          <w:tcPr>
            <w:tcW w:w="1276" w:type="dxa"/>
            <w:tcBorders>
              <w:bottom w:val="single" w:sz="4" w:space="0" w:color="5B9BD5" w:themeColor="accent1"/>
            </w:tcBorders>
            <w:shd w:val="clear" w:color="auto" w:fill="DEEAF6" w:themeFill="accent1" w:themeFillTint="33"/>
          </w:tcPr>
          <w:p w14:paraId="5B2A915C" w14:textId="74365A1D" w:rsidR="00FC54B5" w:rsidRPr="00467DB2" w:rsidRDefault="00FC54B5" w:rsidP="00FC54B5">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2021</w:t>
            </w:r>
          </w:p>
        </w:tc>
        <w:tc>
          <w:tcPr>
            <w:tcW w:w="1513" w:type="dxa"/>
            <w:tcBorders>
              <w:bottom w:val="single" w:sz="4" w:space="0" w:color="5B9BD5" w:themeColor="accent1"/>
            </w:tcBorders>
            <w:shd w:val="clear" w:color="auto" w:fill="DEEAF6" w:themeFill="accent1" w:themeFillTint="33"/>
          </w:tcPr>
          <w:p w14:paraId="0B17580F" w14:textId="49DB568A" w:rsidR="00FC54B5" w:rsidRPr="00467DB2" w:rsidRDefault="00D523B9"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Pr>
                <w:color w:val="auto"/>
                <w:sz w:val="16"/>
                <w:szCs w:val="16"/>
              </w:rPr>
              <w:t>27,84</w:t>
            </w:r>
          </w:p>
        </w:tc>
        <w:tc>
          <w:tcPr>
            <w:tcW w:w="1843" w:type="dxa"/>
            <w:tcBorders>
              <w:bottom w:val="single" w:sz="4" w:space="0" w:color="5B9BD5" w:themeColor="accent1"/>
            </w:tcBorders>
            <w:shd w:val="clear" w:color="auto" w:fill="DEEAF6" w:themeFill="accent1" w:themeFillTint="33"/>
          </w:tcPr>
          <w:p w14:paraId="1999DE91" w14:textId="208F8793" w:rsidR="00FC54B5" w:rsidRPr="00467DB2" w:rsidRDefault="00FC54B5"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EA3B58">
              <w:t>0,32</w:t>
            </w:r>
          </w:p>
        </w:tc>
      </w:tr>
      <w:tr w:rsidR="00FC54B5" w14:paraId="4F7CAFE7"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5B9BD5" w:themeColor="accent1"/>
            </w:tcBorders>
            <w:shd w:val="clear" w:color="auto" w:fill="EFF5FB"/>
          </w:tcPr>
          <w:p w14:paraId="668FB9FF" w14:textId="77777777" w:rsidR="00FC54B5" w:rsidRPr="004620F1" w:rsidRDefault="00FC54B5" w:rsidP="00FC54B5">
            <w:pPr>
              <w:jc w:val="both"/>
              <w:rPr>
                <w:b w:val="0"/>
                <w:color w:val="auto"/>
                <w:sz w:val="16"/>
                <w:szCs w:val="16"/>
              </w:rPr>
            </w:pPr>
            <w:r w:rsidRPr="001F2648">
              <w:rPr>
                <w:b w:val="0"/>
                <w:i/>
                <w:color w:val="auto"/>
                <w:sz w:val="16"/>
                <w:szCs w:val="16"/>
              </w:rPr>
              <w:t>D</w:t>
            </w:r>
            <w:r w:rsidRPr="001F2648">
              <w:rPr>
                <w:b w:val="0"/>
                <w:i/>
                <w:color w:val="auto"/>
                <w:sz w:val="16"/>
                <w:szCs w:val="16"/>
                <w:vertAlign w:val="subscript"/>
              </w:rPr>
              <w:t>90</w:t>
            </w:r>
            <w:r w:rsidRPr="004620F1">
              <w:rPr>
                <w:b w:val="0"/>
                <w:color w:val="auto"/>
                <w:sz w:val="16"/>
                <w:szCs w:val="16"/>
              </w:rPr>
              <w:t xml:space="preserve"> (mm)</w:t>
            </w:r>
          </w:p>
        </w:tc>
        <w:tc>
          <w:tcPr>
            <w:tcW w:w="1276" w:type="dxa"/>
            <w:tcBorders>
              <w:top w:val="single" w:sz="4" w:space="0" w:color="5B9BD5" w:themeColor="accent1"/>
            </w:tcBorders>
            <w:shd w:val="clear" w:color="auto" w:fill="EFF5FB"/>
          </w:tcPr>
          <w:p w14:paraId="32DF48C6" w14:textId="48772909" w:rsidR="00FC54B5" w:rsidRPr="00467DB2" w:rsidRDefault="00FC54B5" w:rsidP="00FC54B5">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2020</w:t>
            </w:r>
          </w:p>
        </w:tc>
        <w:tc>
          <w:tcPr>
            <w:tcW w:w="1513" w:type="dxa"/>
            <w:tcBorders>
              <w:top w:val="single" w:sz="4" w:space="0" w:color="5B9BD5" w:themeColor="accent1"/>
            </w:tcBorders>
            <w:shd w:val="clear" w:color="auto" w:fill="EFF5FB"/>
          </w:tcPr>
          <w:p w14:paraId="3AF7A54D" w14:textId="68251365" w:rsidR="00FC54B5" w:rsidRPr="00467DB2" w:rsidRDefault="00D523B9"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Pr>
                <w:color w:val="auto"/>
                <w:sz w:val="16"/>
                <w:szCs w:val="16"/>
              </w:rPr>
              <w:t>89,76</w:t>
            </w:r>
          </w:p>
        </w:tc>
        <w:tc>
          <w:tcPr>
            <w:tcW w:w="1843" w:type="dxa"/>
            <w:tcBorders>
              <w:top w:val="single" w:sz="4" w:space="0" w:color="5B9BD5" w:themeColor="accent1"/>
            </w:tcBorders>
            <w:shd w:val="clear" w:color="auto" w:fill="EFF5FB"/>
          </w:tcPr>
          <w:p w14:paraId="498D5EDA" w14:textId="62397293" w:rsidR="00FC54B5" w:rsidRPr="00467DB2" w:rsidRDefault="00FC54B5"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EA3B58">
              <w:t>0,52</w:t>
            </w:r>
          </w:p>
        </w:tc>
      </w:tr>
      <w:tr w:rsidR="00FC54B5" w14:paraId="4902B909"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bottom w:val="single" w:sz="4" w:space="0" w:color="5B9BD5" w:themeColor="accent1"/>
            </w:tcBorders>
            <w:shd w:val="clear" w:color="auto" w:fill="EFF5FB"/>
          </w:tcPr>
          <w:p w14:paraId="7D752188" w14:textId="77777777" w:rsidR="00FC54B5" w:rsidRPr="004620F1" w:rsidRDefault="00FC54B5" w:rsidP="00FC54B5">
            <w:pPr>
              <w:jc w:val="both"/>
              <w:rPr>
                <w:b w:val="0"/>
                <w:color w:val="auto"/>
                <w:sz w:val="16"/>
                <w:szCs w:val="16"/>
              </w:rPr>
            </w:pPr>
          </w:p>
        </w:tc>
        <w:tc>
          <w:tcPr>
            <w:tcW w:w="1276" w:type="dxa"/>
            <w:tcBorders>
              <w:bottom w:val="single" w:sz="4" w:space="0" w:color="5B9BD5" w:themeColor="accent1"/>
            </w:tcBorders>
            <w:shd w:val="clear" w:color="auto" w:fill="EFF5FB"/>
          </w:tcPr>
          <w:p w14:paraId="11945ED6" w14:textId="025D47CD" w:rsidR="00FC54B5" w:rsidRPr="00467DB2" w:rsidRDefault="00FC54B5" w:rsidP="00FC54B5">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2021</w:t>
            </w:r>
          </w:p>
        </w:tc>
        <w:tc>
          <w:tcPr>
            <w:tcW w:w="1513" w:type="dxa"/>
            <w:tcBorders>
              <w:bottom w:val="single" w:sz="4" w:space="0" w:color="5B9BD5" w:themeColor="accent1"/>
            </w:tcBorders>
            <w:shd w:val="clear" w:color="auto" w:fill="EFF5FB"/>
          </w:tcPr>
          <w:p w14:paraId="0406F81C" w14:textId="33E5237B" w:rsidR="00FC54B5" w:rsidRPr="00467DB2" w:rsidRDefault="00D523B9"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Pr>
                <w:color w:val="auto"/>
                <w:sz w:val="16"/>
                <w:szCs w:val="16"/>
              </w:rPr>
              <w:t>75,23</w:t>
            </w:r>
          </w:p>
        </w:tc>
        <w:tc>
          <w:tcPr>
            <w:tcW w:w="1843" w:type="dxa"/>
            <w:tcBorders>
              <w:bottom w:val="single" w:sz="4" w:space="0" w:color="5B9BD5" w:themeColor="accent1"/>
            </w:tcBorders>
            <w:shd w:val="clear" w:color="auto" w:fill="EFF5FB"/>
          </w:tcPr>
          <w:p w14:paraId="1A68FEC6" w14:textId="3F9C5F72" w:rsidR="00FC54B5" w:rsidRPr="00467DB2" w:rsidRDefault="00FC54B5"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EA3B58">
              <w:t>0,60</w:t>
            </w:r>
          </w:p>
        </w:tc>
      </w:tr>
      <w:tr w:rsidR="00FC54B5" w14:paraId="539FEFC6"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5B9BD5" w:themeColor="accent1"/>
            </w:tcBorders>
            <w:shd w:val="clear" w:color="auto" w:fill="DEEAF6" w:themeFill="accent1" w:themeFillTint="33"/>
          </w:tcPr>
          <w:p w14:paraId="08817693" w14:textId="77777777" w:rsidR="00FC54B5" w:rsidRPr="004620F1" w:rsidRDefault="00FC54B5" w:rsidP="00FC54B5">
            <w:pPr>
              <w:jc w:val="both"/>
              <w:rPr>
                <w:b w:val="0"/>
                <w:color w:val="auto"/>
                <w:sz w:val="16"/>
                <w:szCs w:val="16"/>
              </w:rPr>
            </w:pPr>
            <w:r w:rsidRPr="004620F1">
              <w:rPr>
                <w:b w:val="0"/>
                <w:color w:val="auto"/>
                <w:sz w:val="16"/>
                <w:szCs w:val="16"/>
              </w:rPr>
              <w:t>Lutum/</w:t>
            </w:r>
            <w:proofErr w:type="spellStart"/>
            <w:r w:rsidRPr="004620F1">
              <w:rPr>
                <w:b w:val="0"/>
                <w:color w:val="auto"/>
                <w:sz w:val="16"/>
                <w:szCs w:val="16"/>
              </w:rPr>
              <w:t>siltgehalte</w:t>
            </w:r>
            <w:proofErr w:type="spellEnd"/>
            <w:r w:rsidRPr="004620F1">
              <w:rPr>
                <w:b w:val="0"/>
                <w:color w:val="auto"/>
                <w:sz w:val="16"/>
                <w:szCs w:val="16"/>
              </w:rPr>
              <w:t xml:space="preserve"> (-)</w:t>
            </w:r>
          </w:p>
        </w:tc>
        <w:tc>
          <w:tcPr>
            <w:tcW w:w="1276" w:type="dxa"/>
            <w:tcBorders>
              <w:top w:val="single" w:sz="4" w:space="0" w:color="5B9BD5" w:themeColor="accent1"/>
            </w:tcBorders>
            <w:shd w:val="clear" w:color="auto" w:fill="DEEAF6" w:themeFill="accent1" w:themeFillTint="33"/>
          </w:tcPr>
          <w:p w14:paraId="69AE92E2" w14:textId="1A1B4FD3" w:rsidR="00FC54B5" w:rsidRPr="00467DB2" w:rsidRDefault="00FC54B5" w:rsidP="00FC54B5">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2020</w:t>
            </w:r>
          </w:p>
        </w:tc>
        <w:tc>
          <w:tcPr>
            <w:tcW w:w="1513" w:type="dxa"/>
            <w:tcBorders>
              <w:top w:val="single" w:sz="4" w:space="0" w:color="5B9BD5" w:themeColor="accent1"/>
            </w:tcBorders>
            <w:shd w:val="clear" w:color="auto" w:fill="DEEAF6" w:themeFill="accent1" w:themeFillTint="33"/>
          </w:tcPr>
          <w:p w14:paraId="6945CBC1" w14:textId="0305C6B6" w:rsidR="00FC54B5" w:rsidRPr="00467DB2" w:rsidRDefault="00D523B9"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Pr>
                <w:color w:val="auto"/>
                <w:sz w:val="16"/>
                <w:szCs w:val="16"/>
              </w:rPr>
              <w:t>0,02</w:t>
            </w:r>
          </w:p>
        </w:tc>
        <w:tc>
          <w:tcPr>
            <w:tcW w:w="1843" w:type="dxa"/>
            <w:tcBorders>
              <w:top w:val="single" w:sz="4" w:space="0" w:color="5B9BD5" w:themeColor="accent1"/>
            </w:tcBorders>
            <w:shd w:val="clear" w:color="auto" w:fill="DEEAF6" w:themeFill="accent1" w:themeFillTint="33"/>
          </w:tcPr>
          <w:p w14:paraId="35A69B48" w14:textId="2D6AE17E" w:rsidR="00FC54B5" w:rsidRPr="00467DB2" w:rsidRDefault="00FC54B5"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EA3B58">
              <w:t>0,01</w:t>
            </w:r>
          </w:p>
        </w:tc>
      </w:tr>
      <w:tr w:rsidR="00FC54B5" w:rsidRPr="00173E43" w14:paraId="7E07F219"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bottom w:val="single" w:sz="4" w:space="0" w:color="5B9BD5" w:themeColor="accent1"/>
            </w:tcBorders>
            <w:shd w:val="clear" w:color="auto" w:fill="DEEAF6" w:themeFill="accent1" w:themeFillTint="33"/>
          </w:tcPr>
          <w:p w14:paraId="39BE57DF" w14:textId="77777777" w:rsidR="00FC54B5" w:rsidRPr="004620F1" w:rsidRDefault="00FC54B5" w:rsidP="00FC54B5">
            <w:pPr>
              <w:jc w:val="both"/>
              <w:rPr>
                <w:b w:val="0"/>
                <w:color w:val="auto"/>
                <w:sz w:val="16"/>
                <w:szCs w:val="16"/>
              </w:rPr>
            </w:pPr>
          </w:p>
        </w:tc>
        <w:tc>
          <w:tcPr>
            <w:tcW w:w="1276" w:type="dxa"/>
            <w:tcBorders>
              <w:bottom w:val="single" w:sz="4" w:space="0" w:color="5B9BD5" w:themeColor="accent1"/>
            </w:tcBorders>
            <w:shd w:val="clear" w:color="auto" w:fill="DEEAF6" w:themeFill="accent1" w:themeFillTint="33"/>
          </w:tcPr>
          <w:p w14:paraId="563DD0CA" w14:textId="2954E691" w:rsidR="00FC54B5" w:rsidRPr="00467DB2" w:rsidRDefault="00FC54B5" w:rsidP="00FC54B5">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2021</w:t>
            </w:r>
          </w:p>
        </w:tc>
        <w:tc>
          <w:tcPr>
            <w:tcW w:w="1513" w:type="dxa"/>
            <w:tcBorders>
              <w:bottom w:val="single" w:sz="4" w:space="0" w:color="5B9BD5" w:themeColor="accent1"/>
            </w:tcBorders>
            <w:shd w:val="clear" w:color="auto" w:fill="DEEAF6" w:themeFill="accent1" w:themeFillTint="33"/>
          </w:tcPr>
          <w:p w14:paraId="1C7FB9DD" w14:textId="55D55286" w:rsidR="00FC54B5" w:rsidRPr="00467DB2" w:rsidRDefault="00D523B9"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Pr>
                <w:color w:val="auto"/>
                <w:sz w:val="16"/>
                <w:szCs w:val="16"/>
              </w:rPr>
              <w:t>0,00</w:t>
            </w:r>
          </w:p>
        </w:tc>
        <w:tc>
          <w:tcPr>
            <w:tcW w:w="1843" w:type="dxa"/>
            <w:tcBorders>
              <w:bottom w:val="single" w:sz="4" w:space="0" w:color="5B9BD5" w:themeColor="accent1"/>
            </w:tcBorders>
            <w:shd w:val="clear" w:color="auto" w:fill="DEEAF6" w:themeFill="accent1" w:themeFillTint="33"/>
          </w:tcPr>
          <w:p w14:paraId="6B0A1D03" w14:textId="1702A3EC" w:rsidR="00FC54B5" w:rsidRPr="00467DB2" w:rsidRDefault="00FC54B5"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EA3B58">
              <w:t>0,00</w:t>
            </w:r>
          </w:p>
        </w:tc>
      </w:tr>
      <w:tr w:rsidR="00FC54B5" w:rsidRPr="00173E43" w14:paraId="019B36BD"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5B9BD5" w:themeColor="accent1"/>
            </w:tcBorders>
            <w:shd w:val="clear" w:color="auto" w:fill="EFF5FB"/>
          </w:tcPr>
          <w:p w14:paraId="11DFAC96" w14:textId="77777777" w:rsidR="00FC54B5" w:rsidRPr="004620F1" w:rsidRDefault="00FC54B5" w:rsidP="00FC54B5">
            <w:pPr>
              <w:jc w:val="both"/>
              <w:rPr>
                <w:b w:val="0"/>
                <w:color w:val="auto"/>
                <w:sz w:val="16"/>
                <w:szCs w:val="16"/>
              </w:rPr>
            </w:pPr>
            <w:r w:rsidRPr="004620F1">
              <w:rPr>
                <w:b w:val="0"/>
                <w:color w:val="auto"/>
                <w:sz w:val="16"/>
                <w:szCs w:val="16"/>
              </w:rPr>
              <w:t>Zandgehalte (-)</w:t>
            </w:r>
          </w:p>
        </w:tc>
        <w:tc>
          <w:tcPr>
            <w:tcW w:w="1276" w:type="dxa"/>
            <w:tcBorders>
              <w:top w:val="single" w:sz="4" w:space="0" w:color="5B9BD5" w:themeColor="accent1"/>
            </w:tcBorders>
            <w:shd w:val="clear" w:color="auto" w:fill="EFF5FB"/>
          </w:tcPr>
          <w:p w14:paraId="4CECA193" w14:textId="5060B804" w:rsidR="00FC54B5" w:rsidRPr="00467DB2" w:rsidRDefault="00FC54B5" w:rsidP="00FC54B5">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2020</w:t>
            </w:r>
          </w:p>
        </w:tc>
        <w:tc>
          <w:tcPr>
            <w:tcW w:w="1513" w:type="dxa"/>
            <w:tcBorders>
              <w:top w:val="single" w:sz="4" w:space="0" w:color="5B9BD5" w:themeColor="accent1"/>
            </w:tcBorders>
            <w:shd w:val="clear" w:color="auto" w:fill="EFF5FB"/>
          </w:tcPr>
          <w:p w14:paraId="2CFF6F40" w14:textId="2B09D6FD" w:rsidR="00FC54B5" w:rsidRPr="00467DB2" w:rsidRDefault="00D523B9"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Pr>
                <w:color w:val="auto"/>
                <w:sz w:val="16"/>
                <w:szCs w:val="16"/>
              </w:rPr>
              <w:t>0,05</w:t>
            </w:r>
          </w:p>
        </w:tc>
        <w:tc>
          <w:tcPr>
            <w:tcW w:w="1843" w:type="dxa"/>
            <w:tcBorders>
              <w:top w:val="single" w:sz="4" w:space="0" w:color="5B9BD5" w:themeColor="accent1"/>
            </w:tcBorders>
            <w:shd w:val="clear" w:color="auto" w:fill="EFF5FB"/>
          </w:tcPr>
          <w:p w14:paraId="5E5BC4D6" w14:textId="4187EE1D" w:rsidR="00FC54B5" w:rsidRPr="00467DB2" w:rsidRDefault="00FC54B5"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EA3B58">
              <w:t>0,98</w:t>
            </w:r>
          </w:p>
        </w:tc>
      </w:tr>
      <w:tr w:rsidR="00FC54B5" w:rsidRPr="00173E43" w14:paraId="5CF3A94E"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bottom w:val="single" w:sz="4" w:space="0" w:color="5B9BD5" w:themeColor="accent1"/>
            </w:tcBorders>
            <w:shd w:val="clear" w:color="auto" w:fill="EFF5FB"/>
          </w:tcPr>
          <w:p w14:paraId="3A8FA0D7" w14:textId="77777777" w:rsidR="00FC54B5" w:rsidRPr="004620F1" w:rsidRDefault="00FC54B5" w:rsidP="00FC54B5">
            <w:pPr>
              <w:jc w:val="both"/>
              <w:rPr>
                <w:b w:val="0"/>
                <w:color w:val="auto"/>
                <w:sz w:val="16"/>
                <w:szCs w:val="16"/>
              </w:rPr>
            </w:pPr>
          </w:p>
        </w:tc>
        <w:tc>
          <w:tcPr>
            <w:tcW w:w="1276" w:type="dxa"/>
            <w:tcBorders>
              <w:bottom w:val="single" w:sz="4" w:space="0" w:color="5B9BD5" w:themeColor="accent1"/>
            </w:tcBorders>
            <w:shd w:val="clear" w:color="auto" w:fill="EFF5FB"/>
          </w:tcPr>
          <w:p w14:paraId="331A2A14" w14:textId="3DAC61B0" w:rsidR="00FC54B5" w:rsidRPr="00467DB2" w:rsidRDefault="00FC54B5" w:rsidP="00FC54B5">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2021</w:t>
            </w:r>
          </w:p>
        </w:tc>
        <w:tc>
          <w:tcPr>
            <w:tcW w:w="1513" w:type="dxa"/>
            <w:tcBorders>
              <w:bottom w:val="single" w:sz="4" w:space="0" w:color="5B9BD5" w:themeColor="accent1"/>
            </w:tcBorders>
            <w:shd w:val="clear" w:color="auto" w:fill="EFF5FB"/>
          </w:tcPr>
          <w:p w14:paraId="0DCD1BA2" w14:textId="1E9CBFB3" w:rsidR="00FC54B5" w:rsidRPr="00467DB2" w:rsidRDefault="00D523B9"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Pr>
                <w:color w:val="auto"/>
                <w:sz w:val="16"/>
                <w:szCs w:val="16"/>
              </w:rPr>
              <w:t>0,15</w:t>
            </w:r>
          </w:p>
        </w:tc>
        <w:tc>
          <w:tcPr>
            <w:tcW w:w="1843" w:type="dxa"/>
            <w:tcBorders>
              <w:bottom w:val="single" w:sz="4" w:space="0" w:color="5B9BD5" w:themeColor="accent1"/>
            </w:tcBorders>
            <w:shd w:val="clear" w:color="auto" w:fill="EFF5FB"/>
          </w:tcPr>
          <w:p w14:paraId="10A9CB94" w14:textId="5CE30BCE" w:rsidR="00FC54B5" w:rsidRPr="00467DB2" w:rsidRDefault="00FC54B5"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EA3B58">
              <w:t>0,98</w:t>
            </w:r>
          </w:p>
        </w:tc>
      </w:tr>
      <w:tr w:rsidR="00FC54B5" w:rsidRPr="00173E43" w14:paraId="350E7615"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5B9BD5" w:themeColor="accent1"/>
            </w:tcBorders>
            <w:shd w:val="clear" w:color="auto" w:fill="DEEAF6" w:themeFill="accent1" w:themeFillTint="33"/>
          </w:tcPr>
          <w:p w14:paraId="0AB30C8D" w14:textId="77777777" w:rsidR="00FC54B5" w:rsidRPr="004620F1" w:rsidRDefault="00FC54B5" w:rsidP="00FC54B5">
            <w:pPr>
              <w:jc w:val="both"/>
              <w:rPr>
                <w:b w:val="0"/>
                <w:color w:val="auto"/>
                <w:sz w:val="16"/>
                <w:szCs w:val="16"/>
              </w:rPr>
            </w:pPr>
            <w:r w:rsidRPr="004620F1">
              <w:rPr>
                <w:b w:val="0"/>
                <w:color w:val="auto"/>
                <w:sz w:val="16"/>
                <w:szCs w:val="16"/>
              </w:rPr>
              <w:t>Grindgehalte (-)</w:t>
            </w:r>
          </w:p>
        </w:tc>
        <w:tc>
          <w:tcPr>
            <w:tcW w:w="1276" w:type="dxa"/>
            <w:tcBorders>
              <w:top w:val="single" w:sz="4" w:space="0" w:color="5B9BD5" w:themeColor="accent1"/>
            </w:tcBorders>
            <w:shd w:val="clear" w:color="auto" w:fill="DEEAF6" w:themeFill="accent1" w:themeFillTint="33"/>
          </w:tcPr>
          <w:p w14:paraId="11F53054" w14:textId="08B37C48" w:rsidR="00FC54B5" w:rsidRPr="00467DB2" w:rsidRDefault="00FC54B5" w:rsidP="00FC54B5">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2020</w:t>
            </w:r>
          </w:p>
        </w:tc>
        <w:tc>
          <w:tcPr>
            <w:tcW w:w="1513" w:type="dxa"/>
            <w:tcBorders>
              <w:top w:val="single" w:sz="4" w:space="0" w:color="5B9BD5" w:themeColor="accent1"/>
            </w:tcBorders>
            <w:shd w:val="clear" w:color="auto" w:fill="DEEAF6" w:themeFill="accent1" w:themeFillTint="33"/>
          </w:tcPr>
          <w:p w14:paraId="064BB55A" w14:textId="72A6B656" w:rsidR="00FC54B5" w:rsidRPr="00467DB2" w:rsidRDefault="00D523B9"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Pr>
                <w:color w:val="auto"/>
                <w:sz w:val="16"/>
                <w:szCs w:val="16"/>
              </w:rPr>
              <w:t>0,70</w:t>
            </w:r>
          </w:p>
        </w:tc>
        <w:tc>
          <w:tcPr>
            <w:tcW w:w="1843" w:type="dxa"/>
            <w:tcBorders>
              <w:top w:val="single" w:sz="4" w:space="0" w:color="5B9BD5" w:themeColor="accent1"/>
            </w:tcBorders>
            <w:shd w:val="clear" w:color="auto" w:fill="DEEAF6" w:themeFill="accent1" w:themeFillTint="33"/>
          </w:tcPr>
          <w:p w14:paraId="2178DEF7" w14:textId="3D8C8D8D" w:rsidR="00FC54B5" w:rsidRPr="00467DB2" w:rsidRDefault="00FC54B5"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EA3B58">
              <w:t>0,01</w:t>
            </w:r>
          </w:p>
        </w:tc>
      </w:tr>
      <w:tr w:rsidR="00FC54B5" w:rsidRPr="00173E43" w14:paraId="3BBFF003"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bottom w:val="single" w:sz="4" w:space="0" w:color="5B9BD5" w:themeColor="accent1"/>
            </w:tcBorders>
            <w:shd w:val="clear" w:color="auto" w:fill="DEEAF6" w:themeFill="accent1" w:themeFillTint="33"/>
          </w:tcPr>
          <w:p w14:paraId="06D4E0FE" w14:textId="77777777" w:rsidR="00FC54B5" w:rsidRPr="004620F1" w:rsidRDefault="00FC54B5" w:rsidP="00FC54B5">
            <w:pPr>
              <w:jc w:val="both"/>
              <w:rPr>
                <w:b w:val="0"/>
                <w:color w:val="auto"/>
                <w:sz w:val="16"/>
                <w:szCs w:val="16"/>
              </w:rPr>
            </w:pPr>
          </w:p>
        </w:tc>
        <w:tc>
          <w:tcPr>
            <w:tcW w:w="1276" w:type="dxa"/>
            <w:tcBorders>
              <w:bottom w:val="single" w:sz="4" w:space="0" w:color="5B9BD5" w:themeColor="accent1"/>
            </w:tcBorders>
            <w:shd w:val="clear" w:color="auto" w:fill="DEEAF6" w:themeFill="accent1" w:themeFillTint="33"/>
          </w:tcPr>
          <w:p w14:paraId="2FC83030" w14:textId="4A608146" w:rsidR="00FC54B5" w:rsidRPr="00467DB2" w:rsidRDefault="00FC54B5" w:rsidP="00FC54B5">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2021</w:t>
            </w:r>
          </w:p>
        </w:tc>
        <w:tc>
          <w:tcPr>
            <w:tcW w:w="1513" w:type="dxa"/>
            <w:tcBorders>
              <w:bottom w:val="single" w:sz="4" w:space="0" w:color="5B9BD5" w:themeColor="accent1"/>
            </w:tcBorders>
            <w:shd w:val="clear" w:color="auto" w:fill="DEEAF6" w:themeFill="accent1" w:themeFillTint="33"/>
          </w:tcPr>
          <w:p w14:paraId="2DED78F5" w14:textId="2EF07E8E" w:rsidR="00FC54B5" w:rsidRPr="00467DB2" w:rsidRDefault="00D523B9"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Pr>
                <w:color w:val="auto"/>
                <w:sz w:val="16"/>
                <w:szCs w:val="16"/>
              </w:rPr>
              <w:t>0,68</w:t>
            </w:r>
          </w:p>
        </w:tc>
        <w:tc>
          <w:tcPr>
            <w:tcW w:w="1843" w:type="dxa"/>
            <w:tcBorders>
              <w:bottom w:val="single" w:sz="4" w:space="0" w:color="5B9BD5" w:themeColor="accent1"/>
            </w:tcBorders>
            <w:shd w:val="clear" w:color="auto" w:fill="DEEAF6" w:themeFill="accent1" w:themeFillTint="33"/>
          </w:tcPr>
          <w:p w14:paraId="0A46087A" w14:textId="49097EEB" w:rsidR="00FC54B5" w:rsidRPr="00467DB2" w:rsidRDefault="00FC54B5"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EA3B58">
              <w:t>0,01</w:t>
            </w:r>
          </w:p>
        </w:tc>
      </w:tr>
      <w:tr w:rsidR="00FC54B5" w:rsidRPr="00173E43" w14:paraId="5310429D"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5B9BD5" w:themeColor="accent1"/>
            </w:tcBorders>
            <w:shd w:val="clear" w:color="auto" w:fill="EFF5FB"/>
          </w:tcPr>
          <w:p w14:paraId="4D6765B3" w14:textId="77777777" w:rsidR="00FC54B5" w:rsidRPr="004620F1" w:rsidRDefault="00FC54B5" w:rsidP="00FC54B5">
            <w:pPr>
              <w:jc w:val="both"/>
              <w:rPr>
                <w:b w:val="0"/>
                <w:color w:val="auto"/>
                <w:sz w:val="16"/>
                <w:szCs w:val="16"/>
              </w:rPr>
            </w:pPr>
            <w:r w:rsidRPr="004620F1">
              <w:rPr>
                <w:b w:val="0"/>
                <w:color w:val="auto"/>
                <w:sz w:val="16"/>
                <w:szCs w:val="16"/>
              </w:rPr>
              <w:t>Steengehalte (-)</w:t>
            </w:r>
          </w:p>
        </w:tc>
        <w:tc>
          <w:tcPr>
            <w:tcW w:w="1276" w:type="dxa"/>
            <w:tcBorders>
              <w:top w:val="single" w:sz="4" w:space="0" w:color="5B9BD5" w:themeColor="accent1"/>
            </w:tcBorders>
            <w:shd w:val="clear" w:color="auto" w:fill="EFF5FB"/>
          </w:tcPr>
          <w:p w14:paraId="12B5703A" w14:textId="271C9F39" w:rsidR="00FC54B5" w:rsidRPr="00467DB2" w:rsidRDefault="00FC54B5" w:rsidP="00FC54B5">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2020</w:t>
            </w:r>
          </w:p>
        </w:tc>
        <w:tc>
          <w:tcPr>
            <w:tcW w:w="1513" w:type="dxa"/>
            <w:tcBorders>
              <w:top w:val="single" w:sz="4" w:space="0" w:color="5B9BD5" w:themeColor="accent1"/>
            </w:tcBorders>
            <w:shd w:val="clear" w:color="auto" w:fill="EFF5FB"/>
          </w:tcPr>
          <w:p w14:paraId="559F1FA2" w14:textId="5226FF6E" w:rsidR="00FC54B5" w:rsidRPr="00467DB2" w:rsidRDefault="00D523B9"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Pr>
                <w:color w:val="auto"/>
                <w:sz w:val="16"/>
                <w:szCs w:val="16"/>
              </w:rPr>
              <w:t>0,24</w:t>
            </w:r>
          </w:p>
        </w:tc>
        <w:tc>
          <w:tcPr>
            <w:tcW w:w="1843" w:type="dxa"/>
            <w:tcBorders>
              <w:top w:val="single" w:sz="4" w:space="0" w:color="5B9BD5" w:themeColor="accent1"/>
            </w:tcBorders>
            <w:shd w:val="clear" w:color="auto" w:fill="EFF5FB"/>
          </w:tcPr>
          <w:p w14:paraId="548D7D64" w14:textId="7CF7E85A" w:rsidR="00FC54B5" w:rsidRPr="00467DB2" w:rsidRDefault="00FC54B5"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EA3B58">
              <w:t>0,00</w:t>
            </w:r>
          </w:p>
        </w:tc>
      </w:tr>
      <w:tr w:rsidR="00FC54B5" w:rsidRPr="00173E43" w14:paraId="0E640983"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bottom w:val="single" w:sz="4" w:space="0" w:color="5B9BD5" w:themeColor="accent1"/>
            </w:tcBorders>
            <w:shd w:val="clear" w:color="auto" w:fill="EFF5FB"/>
          </w:tcPr>
          <w:p w14:paraId="31D86058" w14:textId="77777777" w:rsidR="00FC54B5" w:rsidRPr="004620F1" w:rsidRDefault="00FC54B5" w:rsidP="00FC54B5">
            <w:pPr>
              <w:jc w:val="both"/>
              <w:rPr>
                <w:b w:val="0"/>
                <w:color w:val="auto"/>
                <w:sz w:val="16"/>
                <w:szCs w:val="16"/>
              </w:rPr>
            </w:pPr>
          </w:p>
        </w:tc>
        <w:tc>
          <w:tcPr>
            <w:tcW w:w="1276" w:type="dxa"/>
            <w:tcBorders>
              <w:bottom w:val="single" w:sz="4" w:space="0" w:color="5B9BD5" w:themeColor="accent1"/>
            </w:tcBorders>
            <w:shd w:val="clear" w:color="auto" w:fill="EFF5FB"/>
          </w:tcPr>
          <w:p w14:paraId="54F4EB9B" w14:textId="13481DD1" w:rsidR="00FC54B5" w:rsidRPr="00467DB2" w:rsidRDefault="00FC54B5" w:rsidP="00FC54B5">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2021</w:t>
            </w:r>
          </w:p>
        </w:tc>
        <w:tc>
          <w:tcPr>
            <w:tcW w:w="1513" w:type="dxa"/>
            <w:tcBorders>
              <w:bottom w:val="single" w:sz="4" w:space="0" w:color="5B9BD5" w:themeColor="accent1"/>
            </w:tcBorders>
            <w:shd w:val="clear" w:color="auto" w:fill="EFF5FB"/>
          </w:tcPr>
          <w:p w14:paraId="52FF78C4" w14:textId="41E24363" w:rsidR="00FC54B5" w:rsidRPr="00467DB2" w:rsidRDefault="00D523B9"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Pr>
                <w:color w:val="auto"/>
                <w:sz w:val="16"/>
                <w:szCs w:val="16"/>
              </w:rPr>
              <w:t>0,17</w:t>
            </w:r>
          </w:p>
        </w:tc>
        <w:tc>
          <w:tcPr>
            <w:tcW w:w="1843" w:type="dxa"/>
            <w:tcBorders>
              <w:bottom w:val="single" w:sz="4" w:space="0" w:color="5B9BD5" w:themeColor="accent1"/>
            </w:tcBorders>
            <w:shd w:val="clear" w:color="auto" w:fill="EFF5FB"/>
          </w:tcPr>
          <w:p w14:paraId="2DC8E0C7" w14:textId="1DE74B88" w:rsidR="00FC54B5" w:rsidRPr="00467DB2" w:rsidRDefault="00FC54B5" w:rsidP="00FC54B5">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EA3B58">
              <w:t>0,00</w:t>
            </w:r>
          </w:p>
        </w:tc>
      </w:tr>
    </w:tbl>
    <w:p w14:paraId="2ECDAA8D" w14:textId="48301AF5" w:rsidR="0046625D" w:rsidRDefault="0046625D" w:rsidP="0046625D">
      <w:pPr>
        <w:spacing w:line="240" w:lineRule="auto"/>
      </w:pPr>
    </w:p>
    <w:p w14:paraId="76F65E03" w14:textId="77777777" w:rsidR="007538D0" w:rsidRPr="009F3027" w:rsidRDefault="007538D0" w:rsidP="007538D0">
      <w:pPr>
        <w:spacing w:line="240" w:lineRule="auto"/>
        <w:rPr>
          <w:sz w:val="16"/>
          <w:szCs w:val="16"/>
        </w:rPr>
      </w:pPr>
      <w:r>
        <w:rPr>
          <w:i/>
          <w:sz w:val="16"/>
          <w:szCs w:val="16"/>
        </w:rPr>
        <w:t>Tabel 2</w:t>
      </w:r>
      <w:r w:rsidRPr="009F3027">
        <w:rPr>
          <w:i/>
          <w:sz w:val="16"/>
          <w:szCs w:val="16"/>
        </w:rPr>
        <w:t xml:space="preserve">. Korrelgroottekarakteristieken in </w:t>
      </w:r>
      <w:r>
        <w:rPr>
          <w:i/>
          <w:sz w:val="16"/>
          <w:szCs w:val="16"/>
        </w:rPr>
        <w:t>de datasets van 2020 en 2021</w:t>
      </w:r>
      <w:r w:rsidRPr="009F3027">
        <w:rPr>
          <w:i/>
          <w:sz w:val="16"/>
          <w:szCs w:val="16"/>
        </w:rPr>
        <w:t xml:space="preserve"> per stuwpand, gemiddeld</w:t>
      </w:r>
    </w:p>
    <w:tbl>
      <w:tblPr>
        <w:tblStyle w:val="Rastertabel1licht-Accent1"/>
        <w:tblW w:w="7386" w:type="dxa"/>
        <w:tblLayout w:type="fixed"/>
        <w:tblCellMar>
          <w:left w:w="0" w:type="dxa"/>
          <w:right w:w="28" w:type="dxa"/>
        </w:tblCellMar>
        <w:tblLook w:val="04A0" w:firstRow="1" w:lastRow="0" w:firstColumn="1" w:lastColumn="0" w:noHBand="0" w:noVBand="1"/>
      </w:tblPr>
      <w:tblGrid>
        <w:gridCol w:w="1985"/>
        <w:gridCol w:w="142"/>
        <w:gridCol w:w="805"/>
        <w:gridCol w:w="741"/>
        <w:gridCol w:w="741"/>
        <w:gridCol w:w="741"/>
        <w:gridCol w:w="741"/>
        <w:gridCol w:w="741"/>
        <w:gridCol w:w="749"/>
      </w:tblGrid>
      <w:tr w:rsidR="007538D0" w:rsidRPr="002E279B" w14:paraId="67BA2DFC" w14:textId="77777777" w:rsidTr="00F36D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5B9BD5" w:themeColor="accent1"/>
            </w:tcBorders>
            <w:shd w:val="clear" w:color="auto" w:fill="DEEAF6" w:themeFill="accent1" w:themeFillTint="33"/>
          </w:tcPr>
          <w:p w14:paraId="6481897B" w14:textId="77777777" w:rsidR="007538D0" w:rsidRPr="00F8175E" w:rsidRDefault="007538D0" w:rsidP="00F36D69">
            <w:pPr>
              <w:jc w:val="both"/>
              <w:rPr>
                <w:sz w:val="16"/>
                <w:szCs w:val="16"/>
              </w:rPr>
            </w:pPr>
            <w:r>
              <w:rPr>
                <w:sz w:val="16"/>
                <w:szCs w:val="16"/>
              </w:rPr>
              <w:t>Stuwpand</w:t>
            </w:r>
          </w:p>
        </w:tc>
        <w:tc>
          <w:tcPr>
            <w:tcW w:w="142" w:type="dxa"/>
            <w:tcBorders>
              <w:top w:val="single" w:sz="4" w:space="0" w:color="5B9BD5" w:themeColor="accent1"/>
            </w:tcBorders>
            <w:shd w:val="clear" w:color="auto" w:fill="DEEAF6" w:themeFill="accent1" w:themeFillTint="33"/>
          </w:tcPr>
          <w:p w14:paraId="58841F34" w14:textId="77777777" w:rsidR="007538D0" w:rsidRPr="00F8175E" w:rsidRDefault="007538D0" w:rsidP="00F36D69">
            <w:pPr>
              <w:ind w:left="1" w:firstLine="4"/>
              <w:jc w:val="both"/>
              <w:cnfStyle w:val="100000000000" w:firstRow="1" w:lastRow="0" w:firstColumn="0" w:lastColumn="0" w:oddVBand="0" w:evenVBand="0" w:oddHBand="0" w:evenHBand="0" w:firstRowFirstColumn="0" w:firstRowLastColumn="0" w:lastRowFirstColumn="0" w:lastRowLastColumn="0"/>
              <w:rPr>
                <w:b w:val="0"/>
                <w:sz w:val="16"/>
                <w:szCs w:val="16"/>
              </w:rPr>
            </w:pPr>
          </w:p>
        </w:tc>
        <w:tc>
          <w:tcPr>
            <w:tcW w:w="805" w:type="dxa"/>
            <w:tcBorders>
              <w:top w:val="single" w:sz="4" w:space="0" w:color="5B9BD5" w:themeColor="accent1"/>
            </w:tcBorders>
            <w:shd w:val="clear" w:color="auto" w:fill="DEEAF6" w:themeFill="accent1" w:themeFillTint="33"/>
          </w:tcPr>
          <w:p w14:paraId="5FAE00D4" w14:textId="77777777" w:rsidR="007538D0" w:rsidRPr="00F8175E" w:rsidRDefault="007538D0" w:rsidP="00F36D69">
            <w:pPr>
              <w:ind w:left="1" w:firstLine="4"/>
              <w:jc w:val="both"/>
              <w:cnfStyle w:val="100000000000" w:firstRow="1" w:lastRow="0" w:firstColumn="0" w:lastColumn="0" w:oddVBand="0" w:evenVBand="0" w:oddHBand="0" w:evenHBand="0" w:firstRowFirstColumn="0" w:firstRowLastColumn="0" w:lastRowFirstColumn="0" w:lastRowLastColumn="0"/>
              <w:rPr>
                <w:b w:val="0"/>
                <w:sz w:val="16"/>
                <w:szCs w:val="16"/>
              </w:rPr>
            </w:pPr>
          </w:p>
        </w:tc>
        <w:tc>
          <w:tcPr>
            <w:tcW w:w="741" w:type="dxa"/>
            <w:tcBorders>
              <w:top w:val="single" w:sz="4" w:space="0" w:color="5B9BD5" w:themeColor="accent1"/>
            </w:tcBorders>
            <w:shd w:val="clear" w:color="auto" w:fill="DEEAF6" w:themeFill="accent1" w:themeFillTint="33"/>
          </w:tcPr>
          <w:p w14:paraId="3162B748" w14:textId="77777777" w:rsidR="007538D0" w:rsidRPr="008E4304" w:rsidRDefault="007538D0" w:rsidP="00F36D69">
            <w:pPr>
              <w:jc w:val="both"/>
              <w:cnfStyle w:val="100000000000" w:firstRow="1" w:lastRow="0" w:firstColumn="0" w:lastColumn="0" w:oddVBand="0" w:evenVBand="0" w:oddHBand="0" w:evenHBand="0" w:firstRowFirstColumn="0" w:firstRowLastColumn="0" w:lastRowFirstColumn="0" w:lastRowLastColumn="0"/>
              <w:rPr>
                <w:sz w:val="16"/>
                <w:szCs w:val="16"/>
                <w:lang w:val="en-GB"/>
              </w:rPr>
            </w:pPr>
            <w:proofErr w:type="spellStart"/>
            <w:r w:rsidRPr="008E4304">
              <w:rPr>
                <w:sz w:val="16"/>
                <w:szCs w:val="16"/>
              </w:rPr>
              <w:t>Roerm</w:t>
            </w:r>
            <w:proofErr w:type="spellEnd"/>
            <w:r w:rsidRPr="008E4304">
              <w:rPr>
                <w:sz w:val="16"/>
                <w:szCs w:val="16"/>
              </w:rPr>
              <w:t>.</w:t>
            </w:r>
          </w:p>
        </w:tc>
        <w:tc>
          <w:tcPr>
            <w:tcW w:w="741" w:type="dxa"/>
            <w:tcBorders>
              <w:top w:val="single" w:sz="4" w:space="0" w:color="5B9BD5" w:themeColor="accent1"/>
            </w:tcBorders>
            <w:shd w:val="clear" w:color="auto" w:fill="DEEAF6" w:themeFill="accent1" w:themeFillTint="33"/>
          </w:tcPr>
          <w:p w14:paraId="331E1F12" w14:textId="77777777" w:rsidR="007538D0" w:rsidRPr="008E4304" w:rsidRDefault="007538D0" w:rsidP="00F36D69">
            <w:pPr>
              <w:jc w:val="both"/>
              <w:cnfStyle w:val="100000000000" w:firstRow="1" w:lastRow="0" w:firstColumn="0" w:lastColumn="0" w:oddVBand="0" w:evenVBand="0" w:oddHBand="0" w:evenHBand="0" w:firstRowFirstColumn="0" w:firstRowLastColumn="0" w:lastRowFirstColumn="0" w:lastRowLastColumn="0"/>
              <w:rPr>
                <w:sz w:val="16"/>
                <w:szCs w:val="16"/>
                <w:lang w:val="en-GB"/>
              </w:rPr>
            </w:pPr>
            <w:r w:rsidRPr="008E4304">
              <w:rPr>
                <w:sz w:val="16"/>
                <w:szCs w:val="16"/>
              </w:rPr>
              <w:t xml:space="preserve">Belfeld </w:t>
            </w:r>
          </w:p>
        </w:tc>
        <w:tc>
          <w:tcPr>
            <w:tcW w:w="741" w:type="dxa"/>
            <w:tcBorders>
              <w:top w:val="single" w:sz="4" w:space="0" w:color="5B9BD5" w:themeColor="accent1"/>
            </w:tcBorders>
            <w:shd w:val="clear" w:color="auto" w:fill="DEEAF6" w:themeFill="accent1" w:themeFillTint="33"/>
          </w:tcPr>
          <w:p w14:paraId="259ACE2E" w14:textId="77777777" w:rsidR="007538D0" w:rsidRPr="008E4304" w:rsidRDefault="007538D0" w:rsidP="00F36D69">
            <w:pPr>
              <w:jc w:val="both"/>
              <w:cnfStyle w:val="100000000000" w:firstRow="1" w:lastRow="0" w:firstColumn="0" w:lastColumn="0" w:oddVBand="0" w:evenVBand="0" w:oddHBand="0" w:evenHBand="0" w:firstRowFirstColumn="0" w:firstRowLastColumn="0" w:lastRowFirstColumn="0" w:lastRowLastColumn="0"/>
              <w:rPr>
                <w:sz w:val="16"/>
                <w:szCs w:val="16"/>
                <w:lang w:val="en-GB"/>
              </w:rPr>
            </w:pPr>
            <w:proofErr w:type="spellStart"/>
            <w:r w:rsidRPr="008E4304">
              <w:rPr>
                <w:sz w:val="16"/>
                <w:szCs w:val="16"/>
              </w:rPr>
              <w:t>Samb</w:t>
            </w:r>
            <w:proofErr w:type="spellEnd"/>
            <w:r w:rsidRPr="008E4304">
              <w:rPr>
                <w:sz w:val="16"/>
                <w:szCs w:val="16"/>
              </w:rPr>
              <w:t>.</w:t>
            </w:r>
          </w:p>
        </w:tc>
        <w:tc>
          <w:tcPr>
            <w:tcW w:w="741" w:type="dxa"/>
            <w:tcBorders>
              <w:top w:val="single" w:sz="4" w:space="0" w:color="5B9BD5" w:themeColor="accent1"/>
            </w:tcBorders>
            <w:shd w:val="clear" w:color="auto" w:fill="DEEAF6" w:themeFill="accent1" w:themeFillTint="33"/>
          </w:tcPr>
          <w:p w14:paraId="3EE48FFB" w14:textId="77777777" w:rsidR="007538D0" w:rsidRPr="008E4304" w:rsidRDefault="007538D0" w:rsidP="00F36D69">
            <w:pPr>
              <w:jc w:val="both"/>
              <w:cnfStyle w:val="100000000000" w:firstRow="1" w:lastRow="0" w:firstColumn="0" w:lastColumn="0" w:oddVBand="0" w:evenVBand="0" w:oddHBand="0" w:evenHBand="0" w:firstRowFirstColumn="0" w:firstRowLastColumn="0" w:lastRowFirstColumn="0" w:lastRowLastColumn="0"/>
              <w:rPr>
                <w:sz w:val="16"/>
                <w:szCs w:val="16"/>
                <w:lang w:val="en-GB"/>
              </w:rPr>
            </w:pPr>
            <w:r w:rsidRPr="008E4304">
              <w:rPr>
                <w:sz w:val="16"/>
                <w:szCs w:val="16"/>
              </w:rPr>
              <w:t>Grave</w:t>
            </w:r>
          </w:p>
        </w:tc>
        <w:tc>
          <w:tcPr>
            <w:tcW w:w="741" w:type="dxa"/>
            <w:tcBorders>
              <w:top w:val="single" w:sz="4" w:space="0" w:color="5B9BD5" w:themeColor="accent1"/>
            </w:tcBorders>
            <w:shd w:val="clear" w:color="auto" w:fill="DEEAF6" w:themeFill="accent1" w:themeFillTint="33"/>
          </w:tcPr>
          <w:p w14:paraId="61745EC8" w14:textId="77777777" w:rsidR="007538D0" w:rsidRPr="008E4304" w:rsidRDefault="007538D0" w:rsidP="00F36D69">
            <w:pPr>
              <w:jc w:val="both"/>
              <w:cnfStyle w:val="100000000000" w:firstRow="1" w:lastRow="0" w:firstColumn="0" w:lastColumn="0" w:oddVBand="0" w:evenVBand="0" w:oddHBand="0" w:evenHBand="0" w:firstRowFirstColumn="0" w:firstRowLastColumn="0" w:lastRowFirstColumn="0" w:lastRowLastColumn="0"/>
              <w:rPr>
                <w:sz w:val="16"/>
                <w:szCs w:val="16"/>
                <w:lang w:val="en-GB"/>
              </w:rPr>
            </w:pPr>
            <w:r w:rsidRPr="008E4304">
              <w:rPr>
                <w:sz w:val="16"/>
                <w:szCs w:val="16"/>
              </w:rPr>
              <w:t>Lith-bo</w:t>
            </w:r>
          </w:p>
        </w:tc>
        <w:tc>
          <w:tcPr>
            <w:tcW w:w="749" w:type="dxa"/>
            <w:tcBorders>
              <w:top w:val="single" w:sz="4" w:space="0" w:color="5B9BD5" w:themeColor="accent1"/>
            </w:tcBorders>
            <w:shd w:val="clear" w:color="auto" w:fill="DEEAF6" w:themeFill="accent1" w:themeFillTint="33"/>
          </w:tcPr>
          <w:p w14:paraId="48650D40" w14:textId="77777777" w:rsidR="007538D0" w:rsidRPr="008E4304" w:rsidRDefault="007538D0" w:rsidP="00F36D69">
            <w:pPr>
              <w:jc w:val="both"/>
              <w:cnfStyle w:val="100000000000" w:firstRow="1" w:lastRow="0" w:firstColumn="0" w:lastColumn="0" w:oddVBand="0" w:evenVBand="0" w:oddHBand="0" w:evenHBand="0" w:firstRowFirstColumn="0" w:firstRowLastColumn="0" w:lastRowFirstColumn="0" w:lastRowLastColumn="0"/>
              <w:rPr>
                <w:sz w:val="16"/>
                <w:szCs w:val="16"/>
                <w:lang w:val="en-GB"/>
              </w:rPr>
            </w:pPr>
            <w:r w:rsidRPr="008E4304">
              <w:rPr>
                <w:sz w:val="16"/>
                <w:szCs w:val="16"/>
              </w:rPr>
              <w:t>Lith-</w:t>
            </w:r>
            <w:proofErr w:type="spellStart"/>
            <w:r w:rsidRPr="008E4304">
              <w:rPr>
                <w:sz w:val="16"/>
                <w:szCs w:val="16"/>
              </w:rPr>
              <w:t>be</w:t>
            </w:r>
            <w:proofErr w:type="spellEnd"/>
          </w:p>
        </w:tc>
      </w:tr>
      <w:tr w:rsidR="007538D0" w:rsidRPr="00597209" w14:paraId="492CE4AB" w14:textId="77777777" w:rsidTr="00F36D69">
        <w:tc>
          <w:tcPr>
            <w:cnfStyle w:val="001000000000" w:firstRow="0" w:lastRow="0" w:firstColumn="1" w:lastColumn="0" w:oddVBand="0" w:evenVBand="0" w:oddHBand="0" w:evenHBand="0" w:firstRowFirstColumn="0" w:firstRowLastColumn="0" w:lastRowFirstColumn="0" w:lastRowLastColumn="0"/>
            <w:tcW w:w="1985" w:type="dxa"/>
            <w:shd w:val="clear" w:color="auto" w:fill="DEEAF6" w:themeFill="accent1" w:themeFillTint="33"/>
          </w:tcPr>
          <w:p w14:paraId="6C82FF4D" w14:textId="77777777" w:rsidR="007538D0" w:rsidRPr="008E4304" w:rsidRDefault="007538D0" w:rsidP="00F36D69">
            <w:pPr>
              <w:jc w:val="both"/>
              <w:rPr>
                <w:b w:val="0"/>
                <w:i/>
                <w:sz w:val="16"/>
                <w:szCs w:val="16"/>
              </w:rPr>
            </w:pPr>
            <w:r w:rsidRPr="008E4304">
              <w:rPr>
                <w:b w:val="0"/>
                <w:i/>
                <w:sz w:val="16"/>
                <w:szCs w:val="16"/>
              </w:rPr>
              <w:t xml:space="preserve">(begin </w:t>
            </w:r>
            <w:proofErr w:type="spellStart"/>
            <w:r w:rsidRPr="008E4304">
              <w:rPr>
                <w:b w:val="0"/>
                <w:i/>
                <w:sz w:val="16"/>
                <w:szCs w:val="16"/>
              </w:rPr>
              <w:t>rkm</w:t>
            </w:r>
            <w:proofErr w:type="spellEnd"/>
            <w:r w:rsidRPr="008E4304">
              <w:rPr>
                <w:b w:val="0"/>
                <w:i/>
                <w:sz w:val="16"/>
                <w:szCs w:val="16"/>
              </w:rPr>
              <w:t>)</w:t>
            </w:r>
          </w:p>
        </w:tc>
        <w:tc>
          <w:tcPr>
            <w:tcW w:w="142" w:type="dxa"/>
            <w:shd w:val="clear" w:color="auto" w:fill="DEEAF6" w:themeFill="accent1" w:themeFillTint="33"/>
          </w:tcPr>
          <w:p w14:paraId="7889163E" w14:textId="77777777" w:rsidR="007538D0" w:rsidRPr="005F4B28" w:rsidRDefault="007538D0" w:rsidP="00F36D69">
            <w:pPr>
              <w:ind w:left="1" w:hanging="102"/>
              <w:jc w:val="both"/>
              <w:cnfStyle w:val="000000000000" w:firstRow="0" w:lastRow="0" w:firstColumn="0" w:lastColumn="0" w:oddVBand="0" w:evenVBand="0" w:oddHBand="0" w:evenHBand="0" w:firstRowFirstColumn="0" w:firstRowLastColumn="0" w:lastRowFirstColumn="0" w:lastRowLastColumn="0"/>
              <w:rPr>
                <w:sz w:val="16"/>
                <w:szCs w:val="16"/>
              </w:rPr>
            </w:pPr>
          </w:p>
        </w:tc>
        <w:tc>
          <w:tcPr>
            <w:tcW w:w="805" w:type="dxa"/>
            <w:shd w:val="clear" w:color="auto" w:fill="DEEAF6" w:themeFill="accent1" w:themeFillTint="33"/>
          </w:tcPr>
          <w:p w14:paraId="3E2750AB" w14:textId="77777777" w:rsidR="007538D0" w:rsidRPr="005F4B28" w:rsidRDefault="007538D0" w:rsidP="00F36D69">
            <w:pPr>
              <w:ind w:left="1" w:hanging="102"/>
              <w:jc w:val="both"/>
              <w:cnfStyle w:val="000000000000" w:firstRow="0" w:lastRow="0" w:firstColumn="0" w:lastColumn="0" w:oddVBand="0" w:evenVBand="0" w:oddHBand="0" w:evenHBand="0" w:firstRowFirstColumn="0" w:firstRowLastColumn="0" w:lastRowFirstColumn="0" w:lastRowLastColumn="0"/>
              <w:rPr>
                <w:sz w:val="16"/>
                <w:szCs w:val="16"/>
              </w:rPr>
            </w:pPr>
          </w:p>
        </w:tc>
        <w:tc>
          <w:tcPr>
            <w:tcW w:w="741" w:type="dxa"/>
            <w:shd w:val="clear" w:color="auto" w:fill="DEEAF6" w:themeFill="accent1" w:themeFillTint="33"/>
          </w:tcPr>
          <w:p w14:paraId="054E8B9D" w14:textId="77777777" w:rsidR="007538D0" w:rsidRPr="008E4304" w:rsidRDefault="007538D0" w:rsidP="00F36D69">
            <w:pPr>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8E4304">
              <w:rPr>
                <w:i/>
                <w:color w:val="auto"/>
                <w:sz w:val="16"/>
                <w:szCs w:val="16"/>
              </w:rPr>
              <w:t>68,55*</w:t>
            </w:r>
          </w:p>
        </w:tc>
        <w:tc>
          <w:tcPr>
            <w:tcW w:w="741" w:type="dxa"/>
            <w:shd w:val="clear" w:color="auto" w:fill="DEEAF6" w:themeFill="accent1" w:themeFillTint="33"/>
          </w:tcPr>
          <w:p w14:paraId="314EB132" w14:textId="77777777" w:rsidR="007538D0" w:rsidRPr="008E4304" w:rsidRDefault="007538D0" w:rsidP="00F36D69">
            <w:pPr>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8E4304">
              <w:rPr>
                <w:i/>
                <w:color w:val="auto"/>
                <w:sz w:val="16"/>
                <w:szCs w:val="16"/>
              </w:rPr>
              <w:t>80,91</w:t>
            </w:r>
          </w:p>
        </w:tc>
        <w:tc>
          <w:tcPr>
            <w:tcW w:w="741" w:type="dxa"/>
            <w:shd w:val="clear" w:color="auto" w:fill="DEEAF6" w:themeFill="accent1" w:themeFillTint="33"/>
          </w:tcPr>
          <w:p w14:paraId="32F0969E" w14:textId="77777777" w:rsidR="007538D0" w:rsidRPr="008E4304" w:rsidRDefault="007538D0" w:rsidP="00F36D69">
            <w:pPr>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8E4304">
              <w:rPr>
                <w:i/>
                <w:color w:val="auto"/>
                <w:sz w:val="16"/>
                <w:szCs w:val="16"/>
              </w:rPr>
              <w:t>100,79</w:t>
            </w:r>
          </w:p>
        </w:tc>
        <w:tc>
          <w:tcPr>
            <w:tcW w:w="741" w:type="dxa"/>
            <w:shd w:val="clear" w:color="auto" w:fill="DEEAF6" w:themeFill="accent1" w:themeFillTint="33"/>
          </w:tcPr>
          <w:p w14:paraId="52CF01DD" w14:textId="77777777" w:rsidR="007538D0" w:rsidRPr="008E4304" w:rsidRDefault="007538D0" w:rsidP="00F36D69">
            <w:pPr>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8E4304">
              <w:rPr>
                <w:i/>
                <w:color w:val="auto"/>
                <w:sz w:val="16"/>
                <w:szCs w:val="16"/>
              </w:rPr>
              <w:t>146,55</w:t>
            </w:r>
          </w:p>
        </w:tc>
        <w:tc>
          <w:tcPr>
            <w:tcW w:w="741" w:type="dxa"/>
            <w:shd w:val="clear" w:color="auto" w:fill="DEEAF6" w:themeFill="accent1" w:themeFillTint="33"/>
          </w:tcPr>
          <w:p w14:paraId="6A876CA6" w14:textId="77777777" w:rsidR="007538D0" w:rsidRPr="008E4304" w:rsidRDefault="007538D0" w:rsidP="00F36D69">
            <w:pPr>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8E4304">
              <w:rPr>
                <w:i/>
                <w:color w:val="auto"/>
                <w:sz w:val="16"/>
                <w:szCs w:val="16"/>
              </w:rPr>
              <w:t>175,65</w:t>
            </w:r>
          </w:p>
        </w:tc>
        <w:tc>
          <w:tcPr>
            <w:tcW w:w="749" w:type="dxa"/>
            <w:shd w:val="clear" w:color="auto" w:fill="DEEAF6" w:themeFill="accent1" w:themeFillTint="33"/>
          </w:tcPr>
          <w:p w14:paraId="686015B0" w14:textId="77777777" w:rsidR="007538D0" w:rsidRPr="008E4304" w:rsidRDefault="007538D0" w:rsidP="00F36D69">
            <w:pPr>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8E4304">
              <w:rPr>
                <w:i/>
                <w:color w:val="auto"/>
                <w:sz w:val="16"/>
                <w:szCs w:val="16"/>
              </w:rPr>
              <w:t>200,87</w:t>
            </w:r>
          </w:p>
        </w:tc>
      </w:tr>
      <w:tr w:rsidR="007538D0" w:rsidRPr="00597209" w14:paraId="5155D045" w14:textId="77777777" w:rsidTr="00F36D69">
        <w:tc>
          <w:tcPr>
            <w:cnfStyle w:val="001000000000" w:firstRow="0" w:lastRow="0" w:firstColumn="1" w:lastColumn="0" w:oddVBand="0" w:evenVBand="0" w:oddHBand="0" w:evenHBand="0" w:firstRowFirstColumn="0" w:firstRowLastColumn="0" w:lastRowFirstColumn="0" w:lastRowLastColumn="0"/>
            <w:tcW w:w="1985" w:type="dxa"/>
            <w:tcBorders>
              <w:bottom w:val="single" w:sz="4" w:space="0" w:color="5B9BD5" w:themeColor="accent1"/>
            </w:tcBorders>
            <w:shd w:val="clear" w:color="auto" w:fill="DEEAF6" w:themeFill="accent1" w:themeFillTint="33"/>
          </w:tcPr>
          <w:p w14:paraId="5A4D44E4" w14:textId="77777777" w:rsidR="007538D0" w:rsidRPr="008E4304" w:rsidRDefault="007538D0" w:rsidP="00F36D69">
            <w:pPr>
              <w:jc w:val="both"/>
              <w:rPr>
                <w:b w:val="0"/>
                <w:i/>
                <w:sz w:val="16"/>
                <w:szCs w:val="16"/>
              </w:rPr>
            </w:pPr>
            <w:r w:rsidRPr="008E4304">
              <w:rPr>
                <w:b w:val="0"/>
                <w:i/>
                <w:sz w:val="16"/>
                <w:szCs w:val="16"/>
              </w:rPr>
              <w:t xml:space="preserve">(eind </w:t>
            </w:r>
            <w:proofErr w:type="spellStart"/>
            <w:r w:rsidRPr="008E4304">
              <w:rPr>
                <w:b w:val="0"/>
                <w:i/>
                <w:sz w:val="16"/>
                <w:szCs w:val="16"/>
              </w:rPr>
              <w:t>rkm</w:t>
            </w:r>
            <w:proofErr w:type="spellEnd"/>
            <w:r w:rsidRPr="008E4304">
              <w:rPr>
                <w:b w:val="0"/>
                <w:i/>
                <w:sz w:val="16"/>
                <w:szCs w:val="16"/>
              </w:rPr>
              <w:t>)</w:t>
            </w:r>
          </w:p>
        </w:tc>
        <w:tc>
          <w:tcPr>
            <w:tcW w:w="142" w:type="dxa"/>
            <w:tcBorders>
              <w:bottom w:val="single" w:sz="4" w:space="0" w:color="5B9BD5" w:themeColor="accent1"/>
            </w:tcBorders>
            <w:shd w:val="clear" w:color="auto" w:fill="DEEAF6" w:themeFill="accent1" w:themeFillTint="33"/>
          </w:tcPr>
          <w:p w14:paraId="6158D7B0" w14:textId="77777777" w:rsidR="007538D0" w:rsidRPr="005F4B28" w:rsidRDefault="007538D0" w:rsidP="00F36D69">
            <w:pPr>
              <w:ind w:left="1" w:hanging="102"/>
              <w:jc w:val="both"/>
              <w:cnfStyle w:val="000000000000" w:firstRow="0" w:lastRow="0" w:firstColumn="0" w:lastColumn="0" w:oddVBand="0" w:evenVBand="0" w:oddHBand="0" w:evenHBand="0" w:firstRowFirstColumn="0" w:firstRowLastColumn="0" w:lastRowFirstColumn="0" w:lastRowLastColumn="0"/>
              <w:rPr>
                <w:sz w:val="16"/>
                <w:szCs w:val="16"/>
              </w:rPr>
            </w:pPr>
          </w:p>
        </w:tc>
        <w:tc>
          <w:tcPr>
            <w:tcW w:w="805" w:type="dxa"/>
            <w:tcBorders>
              <w:bottom w:val="single" w:sz="4" w:space="0" w:color="5B9BD5" w:themeColor="accent1"/>
            </w:tcBorders>
            <w:shd w:val="clear" w:color="auto" w:fill="DEEAF6" w:themeFill="accent1" w:themeFillTint="33"/>
          </w:tcPr>
          <w:p w14:paraId="28575441" w14:textId="77777777" w:rsidR="007538D0" w:rsidRPr="005F4B28" w:rsidRDefault="007538D0" w:rsidP="00F36D69">
            <w:pPr>
              <w:ind w:left="1" w:hanging="102"/>
              <w:jc w:val="both"/>
              <w:cnfStyle w:val="000000000000" w:firstRow="0" w:lastRow="0" w:firstColumn="0" w:lastColumn="0" w:oddVBand="0" w:evenVBand="0" w:oddHBand="0" w:evenHBand="0" w:firstRowFirstColumn="0" w:firstRowLastColumn="0" w:lastRowFirstColumn="0" w:lastRowLastColumn="0"/>
              <w:rPr>
                <w:sz w:val="16"/>
                <w:szCs w:val="16"/>
              </w:rPr>
            </w:pPr>
          </w:p>
        </w:tc>
        <w:tc>
          <w:tcPr>
            <w:tcW w:w="741" w:type="dxa"/>
            <w:tcBorders>
              <w:bottom w:val="single" w:sz="4" w:space="0" w:color="5B9BD5" w:themeColor="accent1"/>
            </w:tcBorders>
            <w:shd w:val="clear" w:color="auto" w:fill="DEEAF6" w:themeFill="accent1" w:themeFillTint="33"/>
          </w:tcPr>
          <w:p w14:paraId="394808DF" w14:textId="77777777" w:rsidR="007538D0" w:rsidRPr="008E4304" w:rsidRDefault="007538D0" w:rsidP="00F36D69">
            <w:pPr>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8E4304">
              <w:rPr>
                <w:i/>
                <w:color w:val="auto"/>
                <w:sz w:val="16"/>
                <w:szCs w:val="16"/>
              </w:rPr>
              <w:t>80,91</w:t>
            </w:r>
          </w:p>
        </w:tc>
        <w:tc>
          <w:tcPr>
            <w:tcW w:w="741" w:type="dxa"/>
            <w:tcBorders>
              <w:bottom w:val="single" w:sz="4" w:space="0" w:color="5B9BD5" w:themeColor="accent1"/>
            </w:tcBorders>
            <w:shd w:val="clear" w:color="auto" w:fill="DEEAF6" w:themeFill="accent1" w:themeFillTint="33"/>
          </w:tcPr>
          <w:p w14:paraId="1B8922E3" w14:textId="77777777" w:rsidR="007538D0" w:rsidRPr="008E4304" w:rsidRDefault="007538D0" w:rsidP="00F36D69">
            <w:pPr>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8E4304">
              <w:rPr>
                <w:i/>
                <w:color w:val="auto"/>
                <w:sz w:val="16"/>
                <w:szCs w:val="16"/>
              </w:rPr>
              <w:t>100,79</w:t>
            </w:r>
          </w:p>
        </w:tc>
        <w:tc>
          <w:tcPr>
            <w:tcW w:w="741" w:type="dxa"/>
            <w:tcBorders>
              <w:bottom w:val="single" w:sz="4" w:space="0" w:color="5B9BD5" w:themeColor="accent1"/>
            </w:tcBorders>
            <w:shd w:val="clear" w:color="auto" w:fill="DEEAF6" w:themeFill="accent1" w:themeFillTint="33"/>
          </w:tcPr>
          <w:p w14:paraId="770C2A11" w14:textId="77777777" w:rsidR="007538D0" w:rsidRPr="008E4304" w:rsidRDefault="007538D0" w:rsidP="00F36D69">
            <w:pPr>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8E4304">
              <w:rPr>
                <w:i/>
                <w:color w:val="auto"/>
                <w:sz w:val="16"/>
                <w:szCs w:val="16"/>
              </w:rPr>
              <w:t>146,55</w:t>
            </w:r>
          </w:p>
        </w:tc>
        <w:tc>
          <w:tcPr>
            <w:tcW w:w="741" w:type="dxa"/>
            <w:tcBorders>
              <w:bottom w:val="single" w:sz="4" w:space="0" w:color="5B9BD5" w:themeColor="accent1"/>
            </w:tcBorders>
            <w:shd w:val="clear" w:color="auto" w:fill="DEEAF6" w:themeFill="accent1" w:themeFillTint="33"/>
          </w:tcPr>
          <w:p w14:paraId="28B6B295" w14:textId="77777777" w:rsidR="007538D0" w:rsidRPr="008E4304" w:rsidRDefault="007538D0" w:rsidP="00F36D69">
            <w:pPr>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8E4304">
              <w:rPr>
                <w:i/>
                <w:color w:val="auto"/>
                <w:sz w:val="16"/>
                <w:szCs w:val="16"/>
              </w:rPr>
              <w:t>175,65</w:t>
            </w:r>
          </w:p>
        </w:tc>
        <w:tc>
          <w:tcPr>
            <w:tcW w:w="741" w:type="dxa"/>
            <w:tcBorders>
              <w:bottom w:val="single" w:sz="4" w:space="0" w:color="5B9BD5" w:themeColor="accent1"/>
            </w:tcBorders>
            <w:shd w:val="clear" w:color="auto" w:fill="DEEAF6" w:themeFill="accent1" w:themeFillTint="33"/>
          </w:tcPr>
          <w:p w14:paraId="03EDC0E5" w14:textId="77777777" w:rsidR="007538D0" w:rsidRPr="008E4304" w:rsidRDefault="007538D0" w:rsidP="00F36D69">
            <w:pPr>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8E4304">
              <w:rPr>
                <w:i/>
                <w:color w:val="auto"/>
                <w:sz w:val="16"/>
                <w:szCs w:val="16"/>
              </w:rPr>
              <w:t>200,87</w:t>
            </w:r>
          </w:p>
        </w:tc>
        <w:tc>
          <w:tcPr>
            <w:tcW w:w="749" w:type="dxa"/>
            <w:tcBorders>
              <w:bottom w:val="single" w:sz="4" w:space="0" w:color="5B9BD5" w:themeColor="accent1"/>
            </w:tcBorders>
            <w:shd w:val="clear" w:color="auto" w:fill="DEEAF6" w:themeFill="accent1" w:themeFillTint="33"/>
          </w:tcPr>
          <w:p w14:paraId="530DBE99" w14:textId="77777777" w:rsidR="007538D0" w:rsidRPr="008E4304" w:rsidRDefault="007538D0" w:rsidP="00F36D69">
            <w:pPr>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247,80</w:t>
            </w:r>
          </w:p>
        </w:tc>
      </w:tr>
      <w:tr w:rsidR="007538D0" w:rsidRPr="00173E43" w14:paraId="2BDD9692" w14:textId="77777777" w:rsidTr="00F36D69">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5B9BD5" w:themeColor="accent1"/>
            </w:tcBorders>
            <w:shd w:val="clear" w:color="auto" w:fill="EFF5FB"/>
          </w:tcPr>
          <w:p w14:paraId="6423B4FD" w14:textId="77777777" w:rsidR="007538D0" w:rsidRPr="0055249E" w:rsidRDefault="007538D0" w:rsidP="00F36D69">
            <w:pPr>
              <w:rPr>
                <w:b w:val="0"/>
                <w:sz w:val="16"/>
                <w:szCs w:val="16"/>
              </w:rPr>
            </w:pPr>
            <w:r>
              <w:rPr>
                <w:b w:val="0"/>
                <w:sz w:val="16"/>
                <w:szCs w:val="16"/>
              </w:rPr>
              <w:t xml:space="preserve">Gemiddelde </w:t>
            </w:r>
            <w:r w:rsidRPr="000C425C">
              <w:rPr>
                <w:b w:val="0"/>
                <w:i/>
                <w:sz w:val="16"/>
                <w:szCs w:val="16"/>
              </w:rPr>
              <w:t>D</w:t>
            </w:r>
            <w:r w:rsidRPr="000C425C">
              <w:rPr>
                <w:b w:val="0"/>
                <w:i/>
                <w:sz w:val="16"/>
                <w:szCs w:val="16"/>
                <w:vertAlign w:val="subscript"/>
              </w:rPr>
              <w:t>g</w:t>
            </w:r>
            <w:r>
              <w:rPr>
                <w:b w:val="0"/>
                <w:sz w:val="16"/>
                <w:szCs w:val="16"/>
              </w:rPr>
              <w:t xml:space="preserve"> (mm)</w:t>
            </w:r>
          </w:p>
        </w:tc>
        <w:tc>
          <w:tcPr>
            <w:tcW w:w="142" w:type="dxa"/>
            <w:tcBorders>
              <w:top w:val="single" w:sz="4" w:space="0" w:color="5B9BD5" w:themeColor="accent1"/>
            </w:tcBorders>
            <w:shd w:val="clear" w:color="auto" w:fill="EFF5FB"/>
          </w:tcPr>
          <w:p w14:paraId="48E34A84"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top w:val="single" w:sz="4" w:space="0" w:color="5B9BD5" w:themeColor="accent1"/>
            </w:tcBorders>
            <w:shd w:val="clear" w:color="auto" w:fill="EFF5FB"/>
          </w:tcPr>
          <w:p w14:paraId="52AE866A"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2020</w:t>
            </w:r>
          </w:p>
        </w:tc>
        <w:tc>
          <w:tcPr>
            <w:tcW w:w="741" w:type="dxa"/>
            <w:tcBorders>
              <w:top w:val="single" w:sz="4" w:space="0" w:color="5B9BD5" w:themeColor="accent1"/>
            </w:tcBorders>
            <w:shd w:val="clear" w:color="auto" w:fill="EFF5FB"/>
          </w:tcPr>
          <w:p w14:paraId="0C676FE5"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23,57</w:t>
            </w:r>
          </w:p>
        </w:tc>
        <w:tc>
          <w:tcPr>
            <w:tcW w:w="741" w:type="dxa"/>
            <w:tcBorders>
              <w:top w:val="single" w:sz="4" w:space="0" w:color="5B9BD5" w:themeColor="accent1"/>
            </w:tcBorders>
            <w:shd w:val="clear" w:color="auto" w:fill="EFF5FB"/>
          </w:tcPr>
          <w:p w14:paraId="773C606E"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7,80</w:t>
            </w:r>
          </w:p>
        </w:tc>
        <w:tc>
          <w:tcPr>
            <w:tcW w:w="741" w:type="dxa"/>
            <w:tcBorders>
              <w:top w:val="single" w:sz="4" w:space="0" w:color="5B9BD5" w:themeColor="accent1"/>
            </w:tcBorders>
            <w:shd w:val="clear" w:color="auto" w:fill="EFF5FB"/>
          </w:tcPr>
          <w:p w14:paraId="624C5DA9"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2,06</w:t>
            </w:r>
          </w:p>
        </w:tc>
        <w:tc>
          <w:tcPr>
            <w:tcW w:w="741" w:type="dxa"/>
            <w:tcBorders>
              <w:top w:val="single" w:sz="4" w:space="0" w:color="5B9BD5" w:themeColor="accent1"/>
            </w:tcBorders>
            <w:shd w:val="clear" w:color="auto" w:fill="EFF5FB"/>
          </w:tcPr>
          <w:p w14:paraId="26B2066C"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2,42</w:t>
            </w:r>
          </w:p>
        </w:tc>
        <w:tc>
          <w:tcPr>
            <w:tcW w:w="741" w:type="dxa"/>
            <w:tcBorders>
              <w:top w:val="single" w:sz="4" w:space="0" w:color="5B9BD5" w:themeColor="accent1"/>
            </w:tcBorders>
            <w:shd w:val="clear" w:color="auto" w:fill="EFF5FB"/>
          </w:tcPr>
          <w:p w14:paraId="16AD118A"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1,23</w:t>
            </w:r>
          </w:p>
        </w:tc>
        <w:tc>
          <w:tcPr>
            <w:tcW w:w="749" w:type="dxa"/>
            <w:tcBorders>
              <w:top w:val="single" w:sz="4" w:space="0" w:color="5B9BD5" w:themeColor="accent1"/>
            </w:tcBorders>
            <w:shd w:val="clear" w:color="auto" w:fill="EFF5FB"/>
          </w:tcPr>
          <w:p w14:paraId="0886865F"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0,45</w:t>
            </w:r>
          </w:p>
        </w:tc>
      </w:tr>
      <w:tr w:rsidR="007538D0" w:rsidRPr="00173E43" w14:paraId="46981BDE" w14:textId="77777777" w:rsidTr="00F36D69">
        <w:tc>
          <w:tcPr>
            <w:cnfStyle w:val="001000000000" w:firstRow="0" w:lastRow="0" w:firstColumn="1" w:lastColumn="0" w:oddVBand="0" w:evenVBand="0" w:oddHBand="0" w:evenHBand="0" w:firstRowFirstColumn="0" w:firstRowLastColumn="0" w:lastRowFirstColumn="0" w:lastRowLastColumn="0"/>
            <w:tcW w:w="1985" w:type="dxa"/>
            <w:tcBorders>
              <w:bottom w:val="single" w:sz="4" w:space="0" w:color="5B9BD5" w:themeColor="accent1"/>
            </w:tcBorders>
            <w:shd w:val="clear" w:color="auto" w:fill="EFF5FB"/>
          </w:tcPr>
          <w:p w14:paraId="6EE63162" w14:textId="77777777" w:rsidR="007538D0" w:rsidRPr="0055249E" w:rsidRDefault="007538D0" w:rsidP="00F36D69">
            <w:pPr>
              <w:jc w:val="both"/>
              <w:rPr>
                <w:b w:val="0"/>
                <w:sz w:val="16"/>
                <w:szCs w:val="16"/>
              </w:rPr>
            </w:pPr>
          </w:p>
        </w:tc>
        <w:tc>
          <w:tcPr>
            <w:tcW w:w="142" w:type="dxa"/>
            <w:tcBorders>
              <w:bottom w:val="single" w:sz="4" w:space="0" w:color="5B9BD5" w:themeColor="accent1"/>
            </w:tcBorders>
            <w:shd w:val="clear" w:color="auto" w:fill="EFF5FB"/>
          </w:tcPr>
          <w:p w14:paraId="10016E59"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bottom w:val="single" w:sz="4" w:space="0" w:color="5B9BD5" w:themeColor="accent1"/>
            </w:tcBorders>
            <w:shd w:val="clear" w:color="auto" w:fill="EFF5FB"/>
          </w:tcPr>
          <w:p w14:paraId="21F2F59F"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2021</w:t>
            </w:r>
          </w:p>
        </w:tc>
        <w:tc>
          <w:tcPr>
            <w:tcW w:w="741" w:type="dxa"/>
            <w:tcBorders>
              <w:bottom w:val="single" w:sz="4" w:space="0" w:color="5B9BD5" w:themeColor="accent1"/>
            </w:tcBorders>
            <w:shd w:val="clear" w:color="auto" w:fill="EFF5FB"/>
          </w:tcPr>
          <w:p w14:paraId="00C58B77"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13,95</w:t>
            </w:r>
          </w:p>
        </w:tc>
        <w:tc>
          <w:tcPr>
            <w:tcW w:w="741" w:type="dxa"/>
            <w:tcBorders>
              <w:bottom w:val="single" w:sz="4" w:space="0" w:color="5B9BD5" w:themeColor="accent1"/>
            </w:tcBorders>
            <w:shd w:val="clear" w:color="auto" w:fill="EFF5FB"/>
          </w:tcPr>
          <w:p w14:paraId="3583F846"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2,80</w:t>
            </w:r>
          </w:p>
        </w:tc>
        <w:tc>
          <w:tcPr>
            <w:tcW w:w="741" w:type="dxa"/>
            <w:tcBorders>
              <w:bottom w:val="single" w:sz="4" w:space="0" w:color="5B9BD5" w:themeColor="accent1"/>
            </w:tcBorders>
            <w:shd w:val="clear" w:color="auto" w:fill="EFF5FB"/>
          </w:tcPr>
          <w:p w14:paraId="22D85712"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1,31</w:t>
            </w:r>
          </w:p>
        </w:tc>
        <w:tc>
          <w:tcPr>
            <w:tcW w:w="741" w:type="dxa"/>
            <w:tcBorders>
              <w:bottom w:val="single" w:sz="4" w:space="0" w:color="5B9BD5" w:themeColor="accent1"/>
            </w:tcBorders>
            <w:shd w:val="clear" w:color="auto" w:fill="EFF5FB"/>
          </w:tcPr>
          <w:p w14:paraId="609110F9"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1,27</w:t>
            </w:r>
          </w:p>
        </w:tc>
        <w:tc>
          <w:tcPr>
            <w:tcW w:w="741" w:type="dxa"/>
            <w:tcBorders>
              <w:bottom w:val="single" w:sz="4" w:space="0" w:color="5B9BD5" w:themeColor="accent1"/>
            </w:tcBorders>
            <w:shd w:val="clear" w:color="auto" w:fill="EFF5FB"/>
          </w:tcPr>
          <w:p w14:paraId="38450C94"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1,14</w:t>
            </w:r>
          </w:p>
        </w:tc>
        <w:tc>
          <w:tcPr>
            <w:tcW w:w="749" w:type="dxa"/>
            <w:tcBorders>
              <w:bottom w:val="single" w:sz="4" w:space="0" w:color="5B9BD5" w:themeColor="accent1"/>
            </w:tcBorders>
            <w:shd w:val="clear" w:color="auto" w:fill="EFF5FB"/>
          </w:tcPr>
          <w:p w14:paraId="4C0067BA"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0,48</w:t>
            </w:r>
          </w:p>
        </w:tc>
      </w:tr>
      <w:tr w:rsidR="007538D0" w14:paraId="50A115FC" w14:textId="77777777" w:rsidTr="00F36D69">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5B9BD5" w:themeColor="accent1"/>
            </w:tcBorders>
            <w:shd w:val="clear" w:color="auto" w:fill="DEEAF6" w:themeFill="accent1" w:themeFillTint="33"/>
          </w:tcPr>
          <w:p w14:paraId="5471F08F" w14:textId="77777777" w:rsidR="007538D0" w:rsidRPr="0055249E" w:rsidRDefault="007538D0" w:rsidP="00F36D69">
            <w:pPr>
              <w:jc w:val="both"/>
              <w:rPr>
                <w:b w:val="0"/>
                <w:sz w:val="16"/>
                <w:szCs w:val="16"/>
              </w:rPr>
            </w:pPr>
            <w:r>
              <w:rPr>
                <w:b w:val="0"/>
                <w:sz w:val="16"/>
                <w:szCs w:val="16"/>
              </w:rPr>
              <w:t xml:space="preserve">Mediaan </w:t>
            </w:r>
            <w:r w:rsidRPr="000C425C">
              <w:rPr>
                <w:b w:val="0"/>
                <w:i/>
                <w:sz w:val="16"/>
                <w:szCs w:val="16"/>
              </w:rPr>
              <w:t>D</w:t>
            </w:r>
            <w:r w:rsidRPr="000C425C">
              <w:rPr>
                <w:b w:val="0"/>
                <w:i/>
                <w:sz w:val="16"/>
                <w:szCs w:val="16"/>
                <w:vertAlign w:val="subscript"/>
              </w:rPr>
              <w:t>50</w:t>
            </w:r>
            <w:r>
              <w:rPr>
                <w:b w:val="0"/>
                <w:sz w:val="16"/>
                <w:szCs w:val="16"/>
              </w:rPr>
              <w:t xml:space="preserve"> (mm)</w:t>
            </w:r>
          </w:p>
        </w:tc>
        <w:tc>
          <w:tcPr>
            <w:tcW w:w="142" w:type="dxa"/>
            <w:tcBorders>
              <w:top w:val="single" w:sz="4" w:space="0" w:color="5B9BD5" w:themeColor="accent1"/>
            </w:tcBorders>
            <w:shd w:val="clear" w:color="auto" w:fill="DEEAF6" w:themeFill="accent1" w:themeFillTint="33"/>
          </w:tcPr>
          <w:p w14:paraId="322680C8"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top w:val="single" w:sz="4" w:space="0" w:color="5B9BD5" w:themeColor="accent1"/>
            </w:tcBorders>
            <w:shd w:val="clear" w:color="auto" w:fill="DEEAF6" w:themeFill="accent1" w:themeFillTint="33"/>
          </w:tcPr>
          <w:p w14:paraId="0A27428A"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2020</w:t>
            </w:r>
          </w:p>
        </w:tc>
        <w:tc>
          <w:tcPr>
            <w:tcW w:w="741" w:type="dxa"/>
            <w:tcBorders>
              <w:top w:val="single" w:sz="4" w:space="0" w:color="5B9BD5" w:themeColor="accent1"/>
            </w:tcBorders>
            <w:shd w:val="clear" w:color="auto" w:fill="DEEAF6" w:themeFill="accent1" w:themeFillTint="33"/>
          </w:tcPr>
          <w:p w14:paraId="1F305F5B"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35,38</w:t>
            </w:r>
          </w:p>
        </w:tc>
        <w:tc>
          <w:tcPr>
            <w:tcW w:w="741" w:type="dxa"/>
            <w:tcBorders>
              <w:top w:val="single" w:sz="4" w:space="0" w:color="5B9BD5" w:themeColor="accent1"/>
            </w:tcBorders>
            <w:shd w:val="clear" w:color="auto" w:fill="DEEAF6" w:themeFill="accent1" w:themeFillTint="33"/>
          </w:tcPr>
          <w:p w14:paraId="1DC6FAE1"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13,31</w:t>
            </w:r>
          </w:p>
        </w:tc>
        <w:tc>
          <w:tcPr>
            <w:tcW w:w="741" w:type="dxa"/>
            <w:tcBorders>
              <w:top w:val="single" w:sz="4" w:space="0" w:color="5B9BD5" w:themeColor="accent1"/>
            </w:tcBorders>
            <w:shd w:val="clear" w:color="auto" w:fill="DEEAF6" w:themeFill="accent1" w:themeFillTint="33"/>
          </w:tcPr>
          <w:p w14:paraId="759354E3"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1,25</w:t>
            </w:r>
          </w:p>
        </w:tc>
        <w:tc>
          <w:tcPr>
            <w:tcW w:w="741" w:type="dxa"/>
            <w:tcBorders>
              <w:top w:val="single" w:sz="4" w:space="0" w:color="5B9BD5" w:themeColor="accent1"/>
            </w:tcBorders>
            <w:shd w:val="clear" w:color="auto" w:fill="DEEAF6" w:themeFill="accent1" w:themeFillTint="33"/>
          </w:tcPr>
          <w:p w14:paraId="302C8FC9"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1,31</w:t>
            </w:r>
          </w:p>
        </w:tc>
        <w:tc>
          <w:tcPr>
            <w:tcW w:w="741" w:type="dxa"/>
            <w:tcBorders>
              <w:top w:val="single" w:sz="4" w:space="0" w:color="5B9BD5" w:themeColor="accent1"/>
            </w:tcBorders>
            <w:shd w:val="clear" w:color="auto" w:fill="DEEAF6" w:themeFill="accent1" w:themeFillTint="33"/>
          </w:tcPr>
          <w:p w14:paraId="3894EDA8"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0,77</w:t>
            </w:r>
          </w:p>
        </w:tc>
        <w:tc>
          <w:tcPr>
            <w:tcW w:w="749" w:type="dxa"/>
            <w:tcBorders>
              <w:top w:val="single" w:sz="4" w:space="0" w:color="5B9BD5" w:themeColor="accent1"/>
            </w:tcBorders>
            <w:shd w:val="clear" w:color="auto" w:fill="DEEAF6" w:themeFill="accent1" w:themeFillTint="33"/>
          </w:tcPr>
          <w:p w14:paraId="446E257D"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0,38</w:t>
            </w:r>
          </w:p>
        </w:tc>
      </w:tr>
      <w:tr w:rsidR="007538D0" w14:paraId="65BC9E60" w14:textId="77777777" w:rsidTr="00F36D69">
        <w:tc>
          <w:tcPr>
            <w:cnfStyle w:val="001000000000" w:firstRow="0" w:lastRow="0" w:firstColumn="1" w:lastColumn="0" w:oddVBand="0" w:evenVBand="0" w:oddHBand="0" w:evenHBand="0" w:firstRowFirstColumn="0" w:firstRowLastColumn="0" w:lastRowFirstColumn="0" w:lastRowLastColumn="0"/>
            <w:tcW w:w="1985" w:type="dxa"/>
            <w:tcBorders>
              <w:bottom w:val="single" w:sz="4" w:space="0" w:color="5B9BD5" w:themeColor="accent1"/>
            </w:tcBorders>
            <w:shd w:val="clear" w:color="auto" w:fill="DEEAF6" w:themeFill="accent1" w:themeFillTint="33"/>
          </w:tcPr>
          <w:p w14:paraId="4ED53BC3" w14:textId="77777777" w:rsidR="007538D0" w:rsidRPr="00932B48" w:rsidRDefault="007538D0" w:rsidP="00F36D69">
            <w:pPr>
              <w:jc w:val="both"/>
              <w:rPr>
                <w:b w:val="0"/>
                <w:sz w:val="16"/>
                <w:szCs w:val="16"/>
              </w:rPr>
            </w:pPr>
          </w:p>
        </w:tc>
        <w:tc>
          <w:tcPr>
            <w:tcW w:w="142" w:type="dxa"/>
            <w:tcBorders>
              <w:bottom w:val="single" w:sz="4" w:space="0" w:color="5B9BD5" w:themeColor="accent1"/>
            </w:tcBorders>
            <w:shd w:val="clear" w:color="auto" w:fill="DEEAF6" w:themeFill="accent1" w:themeFillTint="33"/>
          </w:tcPr>
          <w:p w14:paraId="65629229"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bottom w:val="single" w:sz="4" w:space="0" w:color="5B9BD5" w:themeColor="accent1"/>
            </w:tcBorders>
            <w:shd w:val="clear" w:color="auto" w:fill="DEEAF6" w:themeFill="accent1" w:themeFillTint="33"/>
          </w:tcPr>
          <w:p w14:paraId="118E256F"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2021</w:t>
            </w:r>
          </w:p>
        </w:tc>
        <w:tc>
          <w:tcPr>
            <w:tcW w:w="741" w:type="dxa"/>
            <w:tcBorders>
              <w:bottom w:val="single" w:sz="4" w:space="0" w:color="5B9BD5" w:themeColor="accent1"/>
            </w:tcBorders>
            <w:shd w:val="clear" w:color="auto" w:fill="DEEAF6" w:themeFill="accent1" w:themeFillTint="33"/>
          </w:tcPr>
          <w:p w14:paraId="153ED471"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26,38</w:t>
            </w:r>
          </w:p>
        </w:tc>
        <w:tc>
          <w:tcPr>
            <w:tcW w:w="741" w:type="dxa"/>
            <w:tcBorders>
              <w:bottom w:val="single" w:sz="4" w:space="0" w:color="5B9BD5" w:themeColor="accent1"/>
            </w:tcBorders>
            <w:shd w:val="clear" w:color="auto" w:fill="DEEAF6" w:themeFill="accent1" w:themeFillTint="33"/>
          </w:tcPr>
          <w:p w14:paraId="2668A09C"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4,58</w:t>
            </w:r>
          </w:p>
        </w:tc>
        <w:tc>
          <w:tcPr>
            <w:tcW w:w="741" w:type="dxa"/>
            <w:tcBorders>
              <w:bottom w:val="single" w:sz="4" w:space="0" w:color="5B9BD5" w:themeColor="accent1"/>
            </w:tcBorders>
            <w:shd w:val="clear" w:color="auto" w:fill="DEEAF6" w:themeFill="accent1" w:themeFillTint="33"/>
          </w:tcPr>
          <w:p w14:paraId="16E644EF"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0,68</w:t>
            </w:r>
          </w:p>
        </w:tc>
        <w:tc>
          <w:tcPr>
            <w:tcW w:w="741" w:type="dxa"/>
            <w:tcBorders>
              <w:bottom w:val="single" w:sz="4" w:space="0" w:color="5B9BD5" w:themeColor="accent1"/>
            </w:tcBorders>
            <w:shd w:val="clear" w:color="auto" w:fill="DEEAF6" w:themeFill="accent1" w:themeFillTint="33"/>
          </w:tcPr>
          <w:p w14:paraId="1AEF4A83"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0,68</w:t>
            </w:r>
          </w:p>
        </w:tc>
        <w:tc>
          <w:tcPr>
            <w:tcW w:w="741" w:type="dxa"/>
            <w:tcBorders>
              <w:bottom w:val="single" w:sz="4" w:space="0" w:color="5B9BD5" w:themeColor="accent1"/>
            </w:tcBorders>
            <w:shd w:val="clear" w:color="auto" w:fill="DEEAF6" w:themeFill="accent1" w:themeFillTint="33"/>
          </w:tcPr>
          <w:p w14:paraId="690A3437"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0,71</w:t>
            </w:r>
          </w:p>
        </w:tc>
        <w:tc>
          <w:tcPr>
            <w:tcW w:w="749" w:type="dxa"/>
            <w:tcBorders>
              <w:bottom w:val="single" w:sz="4" w:space="0" w:color="5B9BD5" w:themeColor="accent1"/>
            </w:tcBorders>
            <w:shd w:val="clear" w:color="auto" w:fill="DEEAF6" w:themeFill="accent1" w:themeFillTint="33"/>
          </w:tcPr>
          <w:p w14:paraId="47821DC3"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0,38</w:t>
            </w:r>
          </w:p>
        </w:tc>
      </w:tr>
      <w:tr w:rsidR="007538D0" w14:paraId="734DD36C" w14:textId="77777777" w:rsidTr="00F36D69">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5B9BD5" w:themeColor="accent1"/>
            </w:tcBorders>
            <w:shd w:val="clear" w:color="auto" w:fill="EFF5FB"/>
          </w:tcPr>
          <w:p w14:paraId="1014AF3B" w14:textId="77777777" w:rsidR="007538D0" w:rsidRPr="00932B48" w:rsidRDefault="007538D0" w:rsidP="00F36D69">
            <w:pPr>
              <w:jc w:val="both"/>
              <w:rPr>
                <w:b w:val="0"/>
                <w:sz w:val="16"/>
                <w:szCs w:val="16"/>
              </w:rPr>
            </w:pPr>
            <w:r w:rsidRPr="000C425C">
              <w:rPr>
                <w:b w:val="0"/>
                <w:i/>
                <w:sz w:val="16"/>
                <w:szCs w:val="16"/>
              </w:rPr>
              <w:t>D</w:t>
            </w:r>
            <w:r w:rsidRPr="000C425C">
              <w:rPr>
                <w:b w:val="0"/>
                <w:i/>
                <w:sz w:val="16"/>
                <w:szCs w:val="16"/>
                <w:vertAlign w:val="subscript"/>
              </w:rPr>
              <w:t>90</w:t>
            </w:r>
            <w:r w:rsidRPr="00932B48">
              <w:rPr>
                <w:b w:val="0"/>
                <w:sz w:val="16"/>
                <w:szCs w:val="16"/>
              </w:rPr>
              <w:t xml:space="preserve"> (mm)</w:t>
            </w:r>
          </w:p>
        </w:tc>
        <w:tc>
          <w:tcPr>
            <w:tcW w:w="142" w:type="dxa"/>
            <w:tcBorders>
              <w:top w:val="single" w:sz="4" w:space="0" w:color="5B9BD5" w:themeColor="accent1"/>
            </w:tcBorders>
            <w:shd w:val="clear" w:color="auto" w:fill="EFF5FB"/>
          </w:tcPr>
          <w:p w14:paraId="0493228F"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top w:val="single" w:sz="4" w:space="0" w:color="5B9BD5" w:themeColor="accent1"/>
            </w:tcBorders>
            <w:shd w:val="clear" w:color="auto" w:fill="EFF5FB"/>
          </w:tcPr>
          <w:p w14:paraId="1BA17D4D"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2020</w:t>
            </w:r>
          </w:p>
        </w:tc>
        <w:tc>
          <w:tcPr>
            <w:tcW w:w="741" w:type="dxa"/>
            <w:tcBorders>
              <w:top w:val="single" w:sz="4" w:space="0" w:color="5B9BD5" w:themeColor="accent1"/>
            </w:tcBorders>
            <w:shd w:val="clear" w:color="auto" w:fill="EFF5FB"/>
          </w:tcPr>
          <w:p w14:paraId="1D50B30A"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88,57</w:t>
            </w:r>
          </w:p>
        </w:tc>
        <w:tc>
          <w:tcPr>
            <w:tcW w:w="741" w:type="dxa"/>
            <w:tcBorders>
              <w:top w:val="single" w:sz="4" w:space="0" w:color="5B9BD5" w:themeColor="accent1"/>
            </w:tcBorders>
            <w:shd w:val="clear" w:color="auto" w:fill="EFF5FB"/>
          </w:tcPr>
          <w:p w14:paraId="3BF145B9"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62,99</w:t>
            </w:r>
          </w:p>
        </w:tc>
        <w:tc>
          <w:tcPr>
            <w:tcW w:w="741" w:type="dxa"/>
            <w:tcBorders>
              <w:top w:val="single" w:sz="4" w:space="0" w:color="5B9BD5" w:themeColor="accent1"/>
            </w:tcBorders>
            <w:shd w:val="clear" w:color="auto" w:fill="EFF5FB"/>
          </w:tcPr>
          <w:p w14:paraId="320CA1CD"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33,34</w:t>
            </w:r>
          </w:p>
        </w:tc>
        <w:tc>
          <w:tcPr>
            <w:tcW w:w="741" w:type="dxa"/>
            <w:tcBorders>
              <w:top w:val="single" w:sz="4" w:space="0" w:color="5B9BD5" w:themeColor="accent1"/>
            </w:tcBorders>
            <w:shd w:val="clear" w:color="auto" w:fill="EFF5FB"/>
          </w:tcPr>
          <w:p w14:paraId="29A7F5EA"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45,72</w:t>
            </w:r>
          </w:p>
        </w:tc>
        <w:tc>
          <w:tcPr>
            <w:tcW w:w="741" w:type="dxa"/>
            <w:tcBorders>
              <w:top w:val="single" w:sz="4" w:space="0" w:color="5B9BD5" w:themeColor="accent1"/>
            </w:tcBorders>
            <w:shd w:val="clear" w:color="auto" w:fill="EFF5FB"/>
          </w:tcPr>
          <w:p w14:paraId="2B91CD94"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10,87</w:t>
            </w:r>
          </w:p>
        </w:tc>
        <w:tc>
          <w:tcPr>
            <w:tcW w:w="749" w:type="dxa"/>
            <w:tcBorders>
              <w:top w:val="single" w:sz="4" w:space="0" w:color="5B9BD5" w:themeColor="accent1"/>
            </w:tcBorders>
            <w:shd w:val="clear" w:color="auto" w:fill="EFF5FB"/>
          </w:tcPr>
          <w:p w14:paraId="138869C1"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1,00</w:t>
            </w:r>
          </w:p>
        </w:tc>
      </w:tr>
      <w:tr w:rsidR="007538D0" w14:paraId="68655F44" w14:textId="77777777" w:rsidTr="00F36D69">
        <w:tc>
          <w:tcPr>
            <w:cnfStyle w:val="001000000000" w:firstRow="0" w:lastRow="0" w:firstColumn="1" w:lastColumn="0" w:oddVBand="0" w:evenVBand="0" w:oddHBand="0" w:evenHBand="0" w:firstRowFirstColumn="0" w:firstRowLastColumn="0" w:lastRowFirstColumn="0" w:lastRowLastColumn="0"/>
            <w:tcW w:w="1985" w:type="dxa"/>
            <w:tcBorders>
              <w:bottom w:val="single" w:sz="4" w:space="0" w:color="5B9BD5" w:themeColor="accent1"/>
            </w:tcBorders>
            <w:shd w:val="clear" w:color="auto" w:fill="EFF5FB"/>
          </w:tcPr>
          <w:p w14:paraId="0BB4CCED" w14:textId="77777777" w:rsidR="007538D0" w:rsidRPr="00932B48" w:rsidRDefault="007538D0" w:rsidP="00F36D69">
            <w:pPr>
              <w:jc w:val="both"/>
              <w:rPr>
                <w:b w:val="0"/>
                <w:sz w:val="16"/>
                <w:szCs w:val="16"/>
              </w:rPr>
            </w:pPr>
          </w:p>
        </w:tc>
        <w:tc>
          <w:tcPr>
            <w:tcW w:w="142" w:type="dxa"/>
            <w:tcBorders>
              <w:bottom w:val="single" w:sz="4" w:space="0" w:color="5B9BD5" w:themeColor="accent1"/>
            </w:tcBorders>
            <w:shd w:val="clear" w:color="auto" w:fill="EFF5FB"/>
          </w:tcPr>
          <w:p w14:paraId="322648C9"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bottom w:val="single" w:sz="4" w:space="0" w:color="5B9BD5" w:themeColor="accent1"/>
            </w:tcBorders>
            <w:shd w:val="clear" w:color="auto" w:fill="EFF5FB"/>
          </w:tcPr>
          <w:p w14:paraId="01C312B4"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2021</w:t>
            </w:r>
          </w:p>
        </w:tc>
        <w:tc>
          <w:tcPr>
            <w:tcW w:w="741" w:type="dxa"/>
            <w:tcBorders>
              <w:bottom w:val="single" w:sz="4" w:space="0" w:color="5B9BD5" w:themeColor="accent1"/>
            </w:tcBorders>
            <w:shd w:val="clear" w:color="auto" w:fill="EFF5FB"/>
          </w:tcPr>
          <w:p w14:paraId="33B1220A"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74,18</w:t>
            </w:r>
          </w:p>
        </w:tc>
        <w:tc>
          <w:tcPr>
            <w:tcW w:w="741" w:type="dxa"/>
            <w:tcBorders>
              <w:bottom w:val="single" w:sz="4" w:space="0" w:color="5B9BD5" w:themeColor="accent1"/>
            </w:tcBorders>
            <w:shd w:val="clear" w:color="auto" w:fill="EFF5FB"/>
          </w:tcPr>
          <w:p w14:paraId="2D739847"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52,36</w:t>
            </w:r>
          </w:p>
        </w:tc>
        <w:tc>
          <w:tcPr>
            <w:tcW w:w="741" w:type="dxa"/>
            <w:tcBorders>
              <w:bottom w:val="single" w:sz="4" w:space="0" w:color="5B9BD5" w:themeColor="accent1"/>
            </w:tcBorders>
            <w:shd w:val="clear" w:color="auto" w:fill="EFF5FB"/>
          </w:tcPr>
          <w:p w14:paraId="46A5A094"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19,36</w:t>
            </w:r>
          </w:p>
        </w:tc>
        <w:tc>
          <w:tcPr>
            <w:tcW w:w="741" w:type="dxa"/>
            <w:tcBorders>
              <w:bottom w:val="single" w:sz="4" w:space="0" w:color="5B9BD5" w:themeColor="accent1"/>
            </w:tcBorders>
            <w:shd w:val="clear" w:color="auto" w:fill="EFF5FB"/>
          </w:tcPr>
          <w:p w14:paraId="5B0E1DDD"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20,23</w:t>
            </w:r>
          </w:p>
        </w:tc>
        <w:tc>
          <w:tcPr>
            <w:tcW w:w="741" w:type="dxa"/>
            <w:tcBorders>
              <w:bottom w:val="single" w:sz="4" w:space="0" w:color="5B9BD5" w:themeColor="accent1"/>
            </w:tcBorders>
            <w:shd w:val="clear" w:color="auto" w:fill="EFF5FB"/>
          </w:tcPr>
          <w:p w14:paraId="479C87CB"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9,44</w:t>
            </w:r>
          </w:p>
        </w:tc>
        <w:tc>
          <w:tcPr>
            <w:tcW w:w="749" w:type="dxa"/>
            <w:tcBorders>
              <w:bottom w:val="single" w:sz="4" w:space="0" w:color="5B9BD5" w:themeColor="accent1"/>
            </w:tcBorders>
            <w:shd w:val="clear" w:color="auto" w:fill="EFF5FB"/>
          </w:tcPr>
          <w:p w14:paraId="5B124EC9"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1,29</w:t>
            </w:r>
          </w:p>
        </w:tc>
      </w:tr>
      <w:tr w:rsidR="007538D0" w14:paraId="77989B7D" w14:textId="77777777" w:rsidTr="00F36D69">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5B9BD5" w:themeColor="accent1"/>
            </w:tcBorders>
            <w:shd w:val="clear" w:color="auto" w:fill="DEEAF6" w:themeFill="accent1" w:themeFillTint="33"/>
          </w:tcPr>
          <w:p w14:paraId="1404A346" w14:textId="77777777" w:rsidR="007538D0" w:rsidRPr="008E4304" w:rsidRDefault="007538D0" w:rsidP="00F36D69">
            <w:pPr>
              <w:jc w:val="both"/>
              <w:rPr>
                <w:b w:val="0"/>
                <w:sz w:val="16"/>
                <w:szCs w:val="16"/>
              </w:rPr>
            </w:pPr>
            <w:r w:rsidRPr="008E4304">
              <w:rPr>
                <w:b w:val="0"/>
                <w:sz w:val="16"/>
                <w:szCs w:val="16"/>
              </w:rPr>
              <w:t>Lutum/</w:t>
            </w:r>
            <w:proofErr w:type="spellStart"/>
            <w:r w:rsidRPr="008E4304">
              <w:rPr>
                <w:b w:val="0"/>
                <w:sz w:val="16"/>
                <w:szCs w:val="16"/>
              </w:rPr>
              <w:t>siltgehalte</w:t>
            </w:r>
            <w:proofErr w:type="spellEnd"/>
            <w:r w:rsidRPr="008E4304">
              <w:rPr>
                <w:b w:val="0"/>
                <w:sz w:val="16"/>
                <w:szCs w:val="16"/>
              </w:rPr>
              <w:t xml:space="preserve"> (-)</w:t>
            </w:r>
          </w:p>
        </w:tc>
        <w:tc>
          <w:tcPr>
            <w:tcW w:w="142" w:type="dxa"/>
            <w:tcBorders>
              <w:top w:val="single" w:sz="4" w:space="0" w:color="5B9BD5" w:themeColor="accent1"/>
            </w:tcBorders>
            <w:shd w:val="clear" w:color="auto" w:fill="DEEAF6" w:themeFill="accent1" w:themeFillTint="33"/>
          </w:tcPr>
          <w:p w14:paraId="10F879AB"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top w:val="single" w:sz="4" w:space="0" w:color="5B9BD5" w:themeColor="accent1"/>
            </w:tcBorders>
            <w:shd w:val="clear" w:color="auto" w:fill="DEEAF6" w:themeFill="accent1" w:themeFillTint="33"/>
          </w:tcPr>
          <w:p w14:paraId="2760424E"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2020</w:t>
            </w:r>
          </w:p>
        </w:tc>
        <w:tc>
          <w:tcPr>
            <w:tcW w:w="741" w:type="dxa"/>
            <w:tcBorders>
              <w:top w:val="single" w:sz="4" w:space="0" w:color="5B9BD5" w:themeColor="accent1"/>
            </w:tcBorders>
            <w:shd w:val="clear" w:color="auto" w:fill="DEEAF6" w:themeFill="accent1" w:themeFillTint="33"/>
          </w:tcPr>
          <w:p w14:paraId="32DC721E"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0,02</w:t>
            </w:r>
          </w:p>
        </w:tc>
        <w:tc>
          <w:tcPr>
            <w:tcW w:w="741" w:type="dxa"/>
            <w:tcBorders>
              <w:top w:val="single" w:sz="4" w:space="0" w:color="5B9BD5" w:themeColor="accent1"/>
            </w:tcBorders>
            <w:shd w:val="clear" w:color="auto" w:fill="DEEAF6" w:themeFill="accent1" w:themeFillTint="33"/>
          </w:tcPr>
          <w:p w14:paraId="4E12C330"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0,01</w:t>
            </w:r>
          </w:p>
        </w:tc>
        <w:tc>
          <w:tcPr>
            <w:tcW w:w="741" w:type="dxa"/>
            <w:tcBorders>
              <w:top w:val="single" w:sz="4" w:space="0" w:color="5B9BD5" w:themeColor="accent1"/>
            </w:tcBorders>
            <w:shd w:val="clear" w:color="auto" w:fill="DEEAF6" w:themeFill="accent1" w:themeFillTint="33"/>
          </w:tcPr>
          <w:p w14:paraId="40D6DD8E"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0,02</w:t>
            </w:r>
          </w:p>
        </w:tc>
        <w:tc>
          <w:tcPr>
            <w:tcW w:w="741" w:type="dxa"/>
            <w:tcBorders>
              <w:top w:val="single" w:sz="4" w:space="0" w:color="5B9BD5" w:themeColor="accent1"/>
            </w:tcBorders>
            <w:shd w:val="clear" w:color="auto" w:fill="DEEAF6" w:themeFill="accent1" w:themeFillTint="33"/>
          </w:tcPr>
          <w:p w14:paraId="0DFE779E"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0,02</w:t>
            </w:r>
          </w:p>
        </w:tc>
        <w:tc>
          <w:tcPr>
            <w:tcW w:w="741" w:type="dxa"/>
            <w:tcBorders>
              <w:top w:val="single" w:sz="4" w:space="0" w:color="5B9BD5" w:themeColor="accent1"/>
            </w:tcBorders>
            <w:shd w:val="clear" w:color="auto" w:fill="DEEAF6" w:themeFill="accent1" w:themeFillTint="33"/>
          </w:tcPr>
          <w:p w14:paraId="763F9281"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0,01</w:t>
            </w:r>
          </w:p>
        </w:tc>
        <w:tc>
          <w:tcPr>
            <w:tcW w:w="749" w:type="dxa"/>
            <w:tcBorders>
              <w:top w:val="single" w:sz="4" w:space="0" w:color="5B9BD5" w:themeColor="accent1"/>
            </w:tcBorders>
            <w:shd w:val="clear" w:color="auto" w:fill="DEEAF6" w:themeFill="accent1" w:themeFillTint="33"/>
          </w:tcPr>
          <w:p w14:paraId="7FE46236"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0,01</w:t>
            </w:r>
          </w:p>
        </w:tc>
      </w:tr>
      <w:tr w:rsidR="007538D0" w:rsidRPr="00173E43" w14:paraId="7097E951" w14:textId="77777777" w:rsidTr="00F36D69">
        <w:tc>
          <w:tcPr>
            <w:cnfStyle w:val="001000000000" w:firstRow="0" w:lastRow="0" w:firstColumn="1" w:lastColumn="0" w:oddVBand="0" w:evenVBand="0" w:oddHBand="0" w:evenHBand="0" w:firstRowFirstColumn="0" w:firstRowLastColumn="0" w:lastRowFirstColumn="0" w:lastRowLastColumn="0"/>
            <w:tcW w:w="1985" w:type="dxa"/>
            <w:tcBorders>
              <w:bottom w:val="single" w:sz="4" w:space="0" w:color="5B9BD5" w:themeColor="accent1"/>
            </w:tcBorders>
            <w:shd w:val="clear" w:color="auto" w:fill="DEEAF6" w:themeFill="accent1" w:themeFillTint="33"/>
          </w:tcPr>
          <w:p w14:paraId="3491FD93" w14:textId="77777777" w:rsidR="007538D0" w:rsidRPr="008E4304" w:rsidRDefault="007538D0" w:rsidP="00F36D69">
            <w:pPr>
              <w:jc w:val="both"/>
              <w:rPr>
                <w:b w:val="0"/>
                <w:sz w:val="16"/>
                <w:szCs w:val="16"/>
              </w:rPr>
            </w:pPr>
          </w:p>
        </w:tc>
        <w:tc>
          <w:tcPr>
            <w:tcW w:w="142" w:type="dxa"/>
            <w:tcBorders>
              <w:bottom w:val="single" w:sz="4" w:space="0" w:color="5B9BD5" w:themeColor="accent1"/>
            </w:tcBorders>
            <w:shd w:val="clear" w:color="auto" w:fill="DEEAF6" w:themeFill="accent1" w:themeFillTint="33"/>
          </w:tcPr>
          <w:p w14:paraId="5FB9D148"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bottom w:val="single" w:sz="4" w:space="0" w:color="5B9BD5" w:themeColor="accent1"/>
            </w:tcBorders>
            <w:shd w:val="clear" w:color="auto" w:fill="DEEAF6" w:themeFill="accent1" w:themeFillTint="33"/>
          </w:tcPr>
          <w:p w14:paraId="769EB209"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2021</w:t>
            </w:r>
          </w:p>
        </w:tc>
        <w:tc>
          <w:tcPr>
            <w:tcW w:w="741" w:type="dxa"/>
            <w:tcBorders>
              <w:bottom w:val="single" w:sz="4" w:space="0" w:color="5B9BD5" w:themeColor="accent1"/>
            </w:tcBorders>
            <w:shd w:val="clear" w:color="auto" w:fill="DEEAF6" w:themeFill="accent1" w:themeFillTint="33"/>
          </w:tcPr>
          <w:p w14:paraId="4120FF47"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0,00</w:t>
            </w:r>
          </w:p>
        </w:tc>
        <w:tc>
          <w:tcPr>
            <w:tcW w:w="741" w:type="dxa"/>
            <w:tcBorders>
              <w:bottom w:val="single" w:sz="4" w:space="0" w:color="5B9BD5" w:themeColor="accent1"/>
            </w:tcBorders>
            <w:shd w:val="clear" w:color="auto" w:fill="DEEAF6" w:themeFill="accent1" w:themeFillTint="33"/>
          </w:tcPr>
          <w:p w14:paraId="29EE11F3"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0,04</w:t>
            </w:r>
          </w:p>
        </w:tc>
        <w:tc>
          <w:tcPr>
            <w:tcW w:w="741" w:type="dxa"/>
            <w:tcBorders>
              <w:bottom w:val="single" w:sz="4" w:space="0" w:color="5B9BD5" w:themeColor="accent1"/>
            </w:tcBorders>
            <w:shd w:val="clear" w:color="auto" w:fill="DEEAF6" w:themeFill="accent1" w:themeFillTint="33"/>
          </w:tcPr>
          <w:p w14:paraId="2D3351DF"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0,02</w:t>
            </w:r>
          </w:p>
        </w:tc>
        <w:tc>
          <w:tcPr>
            <w:tcW w:w="741" w:type="dxa"/>
            <w:tcBorders>
              <w:bottom w:val="single" w:sz="4" w:space="0" w:color="5B9BD5" w:themeColor="accent1"/>
            </w:tcBorders>
            <w:shd w:val="clear" w:color="auto" w:fill="DEEAF6" w:themeFill="accent1" w:themeFillTint="33"/>
          </w:tcPr>
          <w:p w14:paraId="24D8B380"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0,03</w:t>
            </w:r>
          </w:p>
        </w:tc>
        <w:tc>
          <w:tcPr>
            <w:tcW w:w="741" w:type="dxa"/>
            <w:tcBorders>
              <w:bottom w:val="single" w:sz="4" w:space="0" w:color="5B9BD5" w:themeColor="accent1"/>
            </w:tcBorders>
            <w:shd w:val="clear" w:color="auto" w:fill="DEEAF6" w:themeFill="accent1" w:themeFillTint="33"/>
          </w:tcPr>
          <w:p w14:paraId="286B0706"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0,00</w:t>
            </w:r>
          </w:p>
        </w:tc>
        <w:tc>
          <w:tcPr>
            <w:tcW w:w="749" w:type="dxa"/>
            <w:tcBorders>
              <w:bottom w:val="single" w:sz="4" w:space="0" w:color="5B9BD5" w:themeColor="accent1"/>
            </w:tcBorders>
            <w:shd w:val="clear" w:color="auto" w:fill="DEEAF6" w:themeFill="accent1" w:themeFillTint="33"/>
          </w:tcPr>
          <w:p w14:paraId="2CF93CA2"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0,00</w:t>
            </w:r>
          </w:p>
        </w:tc>
      </w:tr>
      <w:tr w:rsidR="007538D0" w:rsidRPr="00173E43" w14:paraId="15C1C9FE" w14:textId="77777777" w:rsidTr="00F36D69">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5B9BD5" w:themeColor="accent1"/>
            </w:tcBorders>
            <w:shd w:val="clear" w:color="auto" w:fill="EFF5FB"/>
          </w:tcPr>
          <w:p w14:paraId="0EDEB9CC" w14:textId="77777777" w:rsidR="007538D0" w:rsidRPr="008E4304" w:rsidRDefault="007538D0" w:rsidP="00F36D69">
            <w:pPr>
              <w:jc w:val="both"/>
              <w:rPr>
                <w:b w:val="0"/>
                <w:sz w:val="16"/>
                <w:szCs w:val="16"/>
              </w:rPr>
            </w:pPr>
            <w:r w:rsidRPr="008E4304">
              <w:rPr>
                <w:b w:val="0"/>
                <w:sz w:val="16"/>
                <w:szCs w:val="16"/>
              </w:rPr>
              <w:t>Zandgehalte (-)</w:t>
            </w:r>
          </w:p>
        </w:tc>
        <w:tc>
          <w:tcPr>
            <w:tcW w:w="142" w:type="dxa"/>
            <w:tcBorders>
              <w:top w:val="single" w:sz="4" w:space="0" w:color="5B9BD5" w:themeColor="accent1"/>
            </w:tcBorders>
            <w:shd w:val="clear" w:color="auto" w:fill="EFF5FB"/>
          </w:tcPr>
          <w:p w14:paraId="118A73D8"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top w:val="single" w:sz="4" w:space="0" w:color="5B9BD5" w:themeColor="accent1"/>
            </w:tcBorders>
            <w:shd w:val="clear" w:color="auto" w:fill="EFF5FB"/>
          </w:tcPr>
          <w:p w14:paraId="078AE9CF"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2020</w:t>
            </w:r>
          </w:p>
        </w:tc>
        <w:tc>
          <w:tcPr>
            <w:tcW w:w="741" w:type="dxa"/>
            <w:tcBorders>
              <w:top w:val="single" w:sz="4" w:space="0" w:color="5B9BD5" w:themeColor="accent1"/>
            </w:tcBorders>
            <w:shd w:val="clear" w:color="auto" w:fill="EFF5FB"/>
          </w:tcPr>
          <w:p w14:paraId="7738507C"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0,05</w:t>
            </w:r>
          </w:p>
        </w:tc>
        <w:tc>
          <w:tcPr>
            <w:tcW w:w="741" w:type="dxa"/>
            <w:tcBorders>
              <w:top w:val="single" w:sz="4" w:space="0" w:color="5B9BD5" w:themeColor="accent1"/>
            </w:tcBorders>
            <w:shd w:val="clear" w:color="auto" w:fill="EFF5FB"/>
          </w:tcPr>
          <w:p w14:paraId="46749E48"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0,21</w:t>
            </w:r>
          </w:p>
        </w:tc>
        <w:tc>
          <w:tcPr>
            <w:tcW w:w="741" w:type="dxa"/>
            <w:tcBorders>
              <w:top w:val="single" w:sz="4" w:space="0" w:color="5B9BD5" w:themeColor="accent1"/>
            </w:tcBorders>
            <w:shd w:val="clear" w:color="auto" w:fill="EFF5FB"/>
          </w:tcPr>
          <w:p w14:paraId="02E9061A"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0,51</w:t>
            </w:r>
          </w:p>
        </w:tc>
        <w:tc>
          <w:tcPr>
            <w:tcW w:w="741" w:type="dxa"/>
            <w:tcBorders>
              <w:top w:val="single" w:sz="4" w:space="0" w:color="5B9BD5" w:themeColor="accent1"/>
            </w:tcBorders>
            <w:shd w:val="clear" w:color="auto" w:fill="EFF5FB"/>
          </w:tcPr>
          <w:p w14:paraId="409BD409"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0,52</w:t>
            </w:r>
          </w:p>
        </w:tc>
        <w:tc>
          <w:tcPr>
            <w:tcW w:w="741" w:type="dxa"/>
            <w:tcBorders>
              <w:top w:val="single" w:sz="4" w:space="0" w:color="5B9BD5" w:themeColor="accent1"/>
            </w:tcBorders>
            <w:shd w:val="clear" w:color="auto" w:fill="EFF5FB"/>
          </w:tcPr>
          <w:p w14:paraId="352226C7"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0,69</w:t>
            </w:r>
          </w:p>
        </w:tc>
        <w:tc>
          <w:tcPr>
            <w:tcW w:w="749" w:type="dxa"/>
            <w:tcBorders>
              <w:top w:val="single" w:sz="4" w:space="0" w:color="5B9BD5" w:themeColor="accent1"/>
            </w:tcBorders>
            <w:shd w:val="clear" w:color="auto" w:fill="EFF5FB"/>
          </w:tcPr>
          <w:p w14:paraId="7A367209"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0,92</w:t>
            </w:r>
          </w:p>
        </w:tc>
      </w:tr>
      <w:tr w:rsidR="007538D0" w:rsidRPr="00173E43" w14:paraId="5EAB2AF3" w14:textId="77777777" w:rsidTr="00F36D69">
        <w:tc>
          <w:tcPr>
            <w:cnfStyle w:val="001000000000" w:firstRow="0" w:lastRow="0" w:firstColumn="1" w:lastColumn="0" w:oddVBand="0" w:evenVBand="0" w:oddHBand="0" w:evenHBand="0" w:firstRowFirstColumn="0" w:firstRowLastColumn="0" w:lastRowFirstColumn="0" w:lastRowLastColumn="0"/>
            <w:tcW w:w="1985" w:type="dxa"/>
            <w:tcBorders>
              <w:bottom w:val="single" w:sz="4" w:space="0" w:color="5B9BD5" w:themeColor="accent1"/>
            </w:tcBorders>
            <w:shd w:val="clear" w:color="auto" w:fill="EFF5FB"/>
          </w:tcPr>
          <w:p w14:paraId="466EDF87" w14:textId="77777777" w:rsidR="007538D0" w:rsidRPr="008E4304" w:rsidRDefault="007538D0" w:rsidP="00F36D69">
            <w:pPr>
              <w:jc w:val="both"/>
              <w:rPr>
                <w:b w:val="0"/>
                <w:sz w:val="16"/>
                <w:szCs w:val="16"/>
              </w:rPr>
            </w:pPr>
          </w:p>
        </w:tc>
        <w:tc>
          <w:tcPr>
            <w:tcW w:w="142" w:type="dxa"/>
            <w:tcBorders>
              <w:bottom w:val="single" w:sz="4" w:space="0" w:color="5B9BD5" w:themeColor="accent1"/>
            </w:tcBorders>
            <w:shd w:val="clear" w:color="auto" w:fill="EFF5FB"/>
          </w:tcPr>
          <w:p w14:paraId="2682181C"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bottom w:val="single" w:sz="4" w:space="0" w:color="5B9BD5" w:themeColor="accent1"/>
            </w:tcBorders>
            <w:shd w:val="clear" w:color="auto" w:fill="EFF5FB"/>
          </w:tcPr>
          <w:p w14:paraId="67E3AA62"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2021</w:t>
            </w:r>
          </w:p>
        </w:tc>
        <w:tc>
          <w:tcPr>
            <w:tcW w:w="741" w:type="dxa"/>
            <w:tcBorders>
              <w:bottom w:val="single" w:sz="4" w:space="0" w:color="5B9BD5" w:themeColor="accent1"/>
            </w:tcBorders>
            <w:shd w:val="clear" w:color="auto" w:fill="EFF5FB"/>
          </w:tcPr>
          <w:p w14:paraId="240C64FE"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0,16</w:t>
            </w:r>
          </w:p>
        </w:tc>
        <w:tc>
          <w:tcPr>
            <w:tcW w:w="741" w:type="dxa"/>
            <w:tcBorders>
              <w:bottom w:val="single" w:sz="4" w:space="0" w:color="5B9BD5" w:themeColor="accent1"/>
            </w:tcBorders>
            <w:shd w:val="clear" w:color="auto" w:fill="EFF5FB"/>
          </w:tcPr>
          <w:p w14:paraId="0A8B33A0"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0,40</w:t>
            </w:r>
          </w:p>
        </w:tc>
        <w:tc>
          <w:tcPr>
            <w:tcW w:w="741" w:type="dxa"/>
            <w:tcBorders>
              <w:bottom w:val="single" w:sz="4" w:space="0" w:color="5B9BD5" w:themeColor="accent1"/>
            </w:tcBorders>
            <w:shd w:val="clear" w:color="auto" w:fill="EFF5FB"/>
          </w:tcPr>
          <w:p w14:paraId="19484251"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0,61</w:t>
            </w:r>
          </w:p>
        </w:tc>
        <w:tc>
          <w:tcPr>
            <w:tcW w:w="741" w:type="dxa"/>
            <w:tcBorders>
              <w:bottom w:val="single" w:sz="4" w:space="0" w:color="5B9BD5" w:themeColor="accent1"/>
            </w:tcBorders>
            <w:shd w:val="clear" w:color="auto" w:fill="EFF5FB"/>
          </w:tcPr>
          <w:p w14:paraId="0424D1F4"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0,61</w:t>
            </w:r>
          </w:p>
        </w:tc>
        <w:tc>
          <w:tcPr>
            <w:tcW w:w="741" w:type="dxa"/>
            <w:tcBorders>
              <w:bottom w:val="single" w:sz="4" w:space="0" w:color="5B9BD5" w:themeColor="accent1"/>
            </w:tcBorders>
            <w:shd w:val="clear" w:color="auto" w:fill="EFF5FB"/>
          </w:tcPr>
          <w:p w14:paraId="13973DC8"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0,70</w:t>
            </w:r>
          </w:p>
        </w:tc>
        <w:tc>
          <w:tcPr>
            <w:tcW w:w="749" w:type="dxa"/>
            <w:tcBorders>
              <w:bottom w:val="single" w:sz="4" w:space="0" w:color="5B9BD5" w:themeColor="accent1"/>
            </w:tcBorders>
            <w:shd w:val="clear" w:color="auto" w:fill="EFF5FB"/>
          </w:tcPr>
          <w:p w14:paraId="2C29E7B7"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0,92</w:t>
            </w:r>
          </w:p>
        </w:tc>
      </w:tr>
      <w:tr w:rsidR="007538D0" w:rsidRPr="00173E43" w14:paraId="134ECDF3" w14:textId="77777777" w:rsidTr="00F36D69">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5B9BD5" w:themeColor="accent1"/>
            </w:tcBorders>
            <w:shd w:val="clear" w:color="auto" w:fill="DEEAF6" w:themeFill="accent1" w:themeFillTint="33"/>
          </w:tcPr>
          <w:p w14:paraId="679B9374" w14:textId="77777777" w:rsidR="007538D0" w:rsidRPr="008E4304" w:rsidRDefault="007538D0" w:rsidP="00F36D69">
            <w:pPr>
              <w:jc w:val="both"/>
              <w:rPr>
                <w:b w:val="0"/>
                <w:sz w:val="16"/>
                <w:szCs w:val="16"/>
              </w:rPr>
            </w:pPr>
            <w:r w:rsidRPr="008E4304">
              <w:rPr>
                <w:b w:val="0"/>
                <w:sz w:val="16"/>
                <w:szCs w:val="16"/>
              </w:rPr>
              <w:t>Grindgehalte (-)</w:t>
            </w:r>
          </w:p>
        </w:tc>
        <w:tc>
          <w:tcPr>
            <w:tcW w:w="142" w:type="dxa"/>
            <w:tcBorders>
              <w:top w:val="single" w:sz="4" w:space="0" w:color="5B9BD5" w:themeColor="accent1"/>
            </w:tcBorders>
            <w:shd w:val="clear" w:color="auto" w:fill="DEEAF6" w:themeFill="accent1" w:themeFillTint="33"/>
          </w:tcPr>
          <w:p w14:paraId="5674A78D"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top w:val="single" w:sz="4" w:space="0" w:color="5B9BD5" w:themeColor="accent1"/>
            </w:tcBorders>
            <w:shd w:val="clear" w:color="auto" w:fill="DEEAF6" w:themeFill="accent1" w:themeFillTint="33"/>
          </w:tcPr>
          <w:p w14:paraId="544CA0F7"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2020</w:t>
            </w:r>
          </w:p>
        </w:tc>
        <w:tc>
          <w:tcPr>
            <w:tcW w:w="741" w:type="dxa"/>
            <w:tcBorders>
              <w:top w:val="single" w:sz="4" w:space="0" w:color="5B9BD5" w:themeColor="accent1"/>
            </w:tcBorders>
            <w:shd w:val="clear" w:color="auto" w:fill="DEEAF6" w:themeFill="accent1" w:themeFillTint="33"/>
          </w:tcPr>
          <w:p w14:paraId="1AC80E48"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0,71</w:t>
            </w:r>
          </w:p>
        </w:tc>
        <w:tc>
          <w:tcPr>
            <w:tcW w:w="741" w:type="dxa"/>
            <w:tcBorders>
              <w:top w:val="single" w:sz="4" w:space="0" w:color="5B9BD5" w:themeColor="accent1"/>
            </w:tcBorders>
            <w:shd w:val="clear" w:color="auto" w:fill="DEEAF6" w:themeFill="accent1" w:themeFillTint="33"/>
          </w:tcPr>
          <w:p w14:paraId="07D89EE0"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0,68</w:t>
            </w:r>
          </w:p>
        </w:tc>
        <w:tc>
          <w:tcPr>
            <w:tcW w:w="741" w:type="dxa"/>
            <w:tcBorders>
              <w:top w:val="single" w:sz="4" w:space="0" w:color="5B9BD5" w:themeColor="accent1"/>
            </w:tcBorders>
            <w:shd w:val="clear" w:color="auto" w:fill="DEEAF6" w:themeFill="accent1" w:themeFillTint="33"/>
          </w:tcPr>
          <w:p w14:paraId="1C53AC21"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0,44</w:t>
            </w:r>
          </w:p>
        </w:tc>
        <w:tc>
          <w:tcPr>
            <w:tcW w:w="741" w:type="dxa"/>
            <w:tcBorders>
              <w:top w:val="single" w:sz="4" w:space="0" w:color="5B9BD5" w:themeColor="accent1"/>
            </w:tcBorders>
            <w:shd w:val="clear" w:color="auto" w:fill="DEEAF6" w:themeFill="accent1" w:themeFillTint="33"/>
          </w:tcPr>
          <w:p w14:paraId="50FF1CAB"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0,42</w:t>
            </w:r>
          </w:p>
        </w:tc>
        <w:tc>
          <w:tcPr>
            <w:tcW w:w="741" w:type="dxa"/>
            <w:tcBorders>
              <w:top w:val="single" w:sz="4" w:space="0" w:color="5B9BD5" w:themeColor="accent1"/>
            </w:tcBorders>
            <w:shd w:val="clear" w:color="auto" w:fill="DEEAF6" w:themeFill="accent1" w:themeFillTint="33"/>
          </w:tcPr>
          <w:p w14:paraId="65FBAC2D"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0,29</w:t>
            </w:r>
          </w:p>
        </w:tc>
        <w:tc>
          <w:tcPr>
            <w:tcW w:w="749" w:type="dxa"/>
            <w:tcBorders>
              <w:top w:val="single" w:sz="4" w:space="0" w:color="5B9BD5" w:themeColor="accent1"/>
            </w:tcBorders>
            <w:shd w:val="clear" w:color="auto" w:fill="DEEAF6" w:themeFill="accent1" w:themeFillTint="33"/>
          </w:tcPr>
          <w:p w14:paraId="0309354F"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0,07</w:t>
            </w:r>
          </w:p>
        </w:tc>
      </w:tr>
      <w:tr w:rsidR="007538D0" w:rsidRPr="00173E43" w14:paraId="4F9D7731" w14:textId="77777777" w:rsidTr="00F36D69">
        <w:tc>
          <w:tcPr>
            <w:cnfStyle w:val="001000000000" w:firstRow="0" w:lastRow="0" w:firstColumn="1" w:lastColumn="0" w:oddVBand="0" w:evenVBand="0" w:oddHBand="0" w:evenHBand="0" w:firstRowFirstColumn="0" w:firstRowLastColumn="0" w:lastRowFirstColumn="0" w:lastRowLastColumn="0"/>
            <w:tcW w:w="1985" w:type="dxa"/>
            <w:tcBorders>
              <w:bottom w:val="single" w:sz="4" w:space="0" w:color="5B9BD5" w:themeColor="accent1"/>
            </w:tcBorders>
            <w:shd w:val="clear" w:color="auto" w:fill="DEEAF6" w:themeFill="accent1" w:themeFillTint="33"/>
          </w:tcPr>
          <w:p w14:paraId="513FAA3C" w14:textId="77777777" w:rsidR="007538D0" w:rsidRPr="008E4304" w:rsidRDefault="007538D0" w:rsidP="00F36D69">
            <w:pPr>
              <w:jc w:val="both"/>
              <w:rPr>
                <w:b w:val="0"/>
                <w:sz w:val="16"/>
                <w:szCs w:val="16"/>
              </w:rPr>
            </w:pPr>
          </w:p>
        </w:tc>
        <w:tc>
          <w:tcPr>
            <w:tcW w:w="142" w:type="dxa"/>
            <w:tcBorders>
              <w:bottom w:val="single" w:sz="4" w:space="0" w:color="5B9BD5" w:themeColor="accent1"/>
            </w:tcBorders>
            <w:shd w:val="clear" w:color="auto" w:fill="DEEAF6" w:themeFill="accent1" w:themeFillTint="33"/>
          </w:tcPr>
          <w:p w14:paraId="1272B12B"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bottom w:val="single" w:sz="4" w:space="0" w:color="5B9BD5" w:themeColor="accent1"/>
            </w:tcBorders>
            <w:shd w:val="clear" w:color="auto" w:fill="DEEAF6" w:themeFill="accent1" w:themeFillTint="33"/>
          </w:tcPr>
          <w:p w14:paraId="55036B47"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2021</w:t>
            </w:r>
          </w:p>
        </w:tc>
        <w:tc>
          <w:tcPr>
            <w:tcW w:w="741" w:type="dxa"/>
            <w:tcBorders>
              <w:bottom w:val="single" w:sz="4" w:space="0" w:color="5B9BD5" w:themeColor="accent1"/>
            </w:tcBorders>
            <w:shd w:val="clear" w:color="auto" w:fill="DEEAF6" w:themeFill="accent1" w:themeFillTint="33"/>
          </w:tcPr>
          <w:p w14:paraId="7F376685"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0,68</w:t>
            </w:r>
          </w:p>
        </w:tc>
        <w:tc>
          <w:tcPr>
            <w:tcW w:w="741" w:type="dxa"/>
            <w:tcBorders>
              <w:bottom w:val="single" w:sz="4" w:space="0" w:color="5B9BD5" w:themeColor="accent1"/>
            </w:tcBorders>
            <w:shd w:val="clear" w:color="auto" w:fill="DEEAF6" w:themeFill="accent1" w:themeFillTint="33"/>
          </w:tcPr>
          <w:p w14:paraId="0B64F375"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0,50</w:t>
            </w:r>
          </w:p>
        </w:tc>
        <w:tc>
          <w:tcPr>
            <w:tcW w:w="741" w:type="dxa"/>
            <w:tcBorders>
              <w:bottom w:val="single" w:sz="4" w:space="0" w:color="5B9BD5" w:themeColor="accent1"/>
            </w:tcBorders>
            <w:shd w:val="clear" w:color="auto" w:fill="DEEAF6" w:themeFill="accent1" w:themeFillTint="33"/>
          </w:tcPr>
          <w:p w14:paraId="3ADC7BCA"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0,35</w:t>
            </w:r>
          </w:p>
        </w:tc>
        <w:tc>
          <w:tcPr>
            <w:tcW w:w="741" w:type="dxa"/>
            <w:tcBorders>
              <w:bottom w:val="single" w:sz="4" w:space="0" w:color="5B9BD5" w:themeColor="accent1"/>
            </w:tcBorders>
            <w:shd w:val="clear" w:color="auto" w:fill="DEEAF6" w:themeFill="accent1" w:themeFillTint="33"/>
          </w:tcPr>
          <w:p w14:paraId="3785B546"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0,34</w:t>
            </w:r>
          </w:p>
        </w:tc>
        <w:tc>
          <w:tcPr>
            <w:tcW w:w="741" w:type="dxa"/>
            <w:tcBorders>
              <w:bottom w:val="single" w:sz="4" w:space="0" w:color="5B9BD5" w:themeColor="accent1"/>
            </w:tcBorders>
            <w:shd w:val="clear" w:color="auto" w:fill="DEEAF6" w:themeFill="accent1" w:themeFillTint="33"/>
          </w:tcPr>
          <w:p w14:paraId="1F87FD72"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0,29</w:t>
            </w:r>
          </w:p>
        </w:tc>
        <w:tc>
          <w:tcPr>
            <w:tcW w:w="749" w:type="dxa"/>
            <w:tcBorders>
              <w:bottom w:val="single" w:sz="4" w:space="0" w:color="5B9BD5" w:themeColor="accent1"/>
            </w:tcBorders>
            <w:shd w:val="clear" w:color="auto" w:fill="DEEAF6" w:themeFill="accent1" w:themeFillTint="33"/>
          </w:tcPr>
          <w:p w14:paraId="3F12CF0A"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0,08</w:t>
            </w:r>
          </w:p>
        </w:tc>
      </w:tr>
      <w:tr w:rsidR="007538D0" w:rsidRPr="00173E43" w14:paraId="7A7A05B8" w14:textId="77777777" w:rsidTr="00F36D69">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5B9BD5" w:themeColor="accent1"/>
            </w:tcBorders>
            <w:shd w:val="clear" w:color="auto" w:fill="EFF5FB"/>
          </w:tcPr>
          <w:p w14:paraId="66F2745B" w14:textId="77777777" w:rsidR="007538D0" w:rsidRPr="008E4304" w:rsidRDefault="007538D0" w:rsidP="00F36D69">
            <w:pPr>
              <w:jc w:val="both"/>
              <w:rPr>
                <w:b w:val="0"/>
                <w:sz w:val="16"/>
                <w:szCs w:val="16"/>
              </w:rPr>
            </w:pPr>
            <w:r w:rsidRPr="008E4304">
              <w:rPr>
                <w:b w:val="0"/>
                <w:sz w:val="16"/>
                <w:szCs w:val="16"/>
              </w:rPr>
              <w:t>Steengehalte (-)</w:t>
            </w:r>
          </w:p>
        </w:tc>
        <w:tc>
          <w:tcPr>
            <w:tcW w:w="142" w:type="dxa"/>
            <w:tcBorders>
              <w:top w:val="single" w:sz="4" w:space="0" w:color="5B9BD5" w:themeColor="accent1"/>
            </w:tcBorders>
            <w:shd w:val="clear" w:color="auto" w:fill="EFF5FB"/>
          </w:tcPr>
          <w:p w14:paraId="7E66B3ED"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top w:val="single" w:sz="4" w:space="0" w:color="5B9BD5" w:themeColor="accent1"/>
            </w:tcBorders>
            <w:shd w:val="clear" w:color="auto" w:fill="EFF5FB"/>
          </w:tcPr>
          <w:p w14:paraId="45118861"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2020</w:t>
            </w:r>
          </w:p>
        </w:tc>
        <w:tc>
          <w:tcPr>
            <w:tcW w:w="741" w:type="dxa"/>
            <w:tcBorders>
              <w:top w:val="single" w:sz="4" w:space="0" w:color="5B9BD5" w:themeColor="accent1"/>
            </w:tcBorders>
            <w:shd w:val="clear" w:color="auto" w:fill="EFF5FB"/>
          </w:tcPr>
          <w:p w14:paraId="4CA9BFB0"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0,23</w:t>
            </w:r>
          </w:p>
        </w:tc>
        <w:tc>
          <w:tcPr>
            <w:tcW w:w="741" w:type="dxa"/>
            <w:tcBorders>
              <w:top w:val="single" w:sz="4" w:space="0" w:color="5B9BD5" w:themeColor="accent1"/>
            </w:tcBorders>
            <w:shd w:val="clear" w:color="auto" w:fill="EFF5FB"/>
          </w:tcPr>
          <w:p w14:paraId="272BA399"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0,10</w:t>
            </w:r>
          </w:p>
        </w:tc>
        <w:tc>
          <w:tcPr>
            <w:tcW w:w="741" w:type="dxa"/>
            <w:tcBorders>
              <w:top w:val="single" w:sz="4" w:space="0" w:color="5B9BD5" w:themeColor="accent1"/>
            </w:tcBorders>
            <w:shd w:val="clear" w:color="auto" w:fill="EFF5FB"/>
          </w:tcPr>
          <w:p w14:paraId="502FE432"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0,02</w:t>
            </w:r>
          </w:p>
        </w:tc>
        <w:tc>
          <w:tcPr>
            <w:tcW w:w="741" w:type="dxa"/>
            <w:tcBorders>
              <w:top w:val="single" w:sz="4" w:space="0" w:color="5B9BD5" w:themeColor="accent1"/>
            </w:tcBorders>
            <w:shd w:val="clear" w:color="auto" w:fill="EFF5FB"/>
          </w:tcPr>
          <w:p w14:paraId="5852342B"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0,04</w:t>
            </w:r>
          </w:p>
        </w:tc>
        <w:tc>
          <w:tcPr>
            <w:tcW w:w="741" w:type="dxa"/>
            <w:tcBorders>
              <w:top w:val="single" w:sz="4" w:space="0" w:color="5B9BD5" w:themeColor="accent1"/>
            </w:tcBorders>
            <w:shd w:val="clear" w:color="auto" w:fill="EFF5FB"/>
          </w:tcPr>
          <w:p w14:paraId="64A845F0"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0,01</w:t>
            </w:r>
          </w:p>
        </w:tc>
        <w:tc>
          <w:tcPr>
            <w:tcW w:w="749" w:type="dxa"/>
            <w:tcBorders>
              <w:top w:val="single" w:sz="4" w:space="0" w:color="5B9BD5" w:themeColor="accent1"/>
            </w:tcBorders>
            <w:shd w:val="clear" w:color="auto" w:fill="EFF5FB"/>
          </w:tcPr>
          <w:p w14:paraId="268FECBE"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0,00</w:t>
            </w:r>
          </w:p>
        </w:tc>
      </w:tr>
      <w:tr w:rsidR="007538D0" w:rsidRPr="00173E43" w14:paraId="0AB8400B" w14:textId="77777777" w:rsidTr="00F36D69">
        <w:tc>
          <w:tcPr>
            <w:cnfStyle w:val="001000000000" w:firstRow="0" w:lastRow="0" w:firstColumn="1" w:lastColumn="0" w:oddVBand="0" w:evenVBand="0" w:oddHBand="0" w:evenHBand="0" w:firstRowFirstColumn="0" w:firstRowLastColumn="0" w:lastRowFirstColumn="0" w:lastRowLastColumn="0"/>
            <w:tcW w:w="1985" w:type="dxa"/>
            <w:tcBorders>
              <w:bottom w:val="single" w:sz="4" w:space="0" w:color="5B9BD5" w:themeColor="accent1"/>
            </w:tcBorders>
            <w:shd w:val="clear" w:color="auto" w:fill="EFF5FB"/>
          </w:tcPr>
          <w:p w14:paraId="363A55BC" w14:textId="77777777" w:rsidR="007538D0" w:rsidRPr="008E4304" w:rsidRDefault="007538D0" w:rsidP="00F36D69">
            <w:pPr>
              <w:jc w:val="both"/>
              <w:rPr>
                <w:b w:val="0"/>
                <w:sz w:val="16"/>
                <w:szCs w:val="16"/>
              </w:rPr>
            </w:pPr>
          </w:p>
        </w:tc>
        <w:tc>
          <w:tcPr>
            <w:tcW w:w="142" w:type="dxa"/>
            <w:tcBorders>
              <w:bottom w:val="single" w:sz="4" w:space="0" w:color="5B9BD5" w:themeColor="accent1"/>
            </w:tcBorders>
            <w:shd w:val="clear" w:color="auto" w:fill="EFF5FB"/>
          </w:tcPr>
          <w:p w14:paraId="76F7EABB"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bottom w:val="single" w:sz="4" w:space="0" w:color="5B9BD5" w:themeColor="accent1"/>
            </w:tcBorders>
            <w:shd w:val="clear" w:color="auto" w:fill="EFF5FB"/>
          </w:tcPr>
          <w:p w14:paraId="1FF4F52E" w14:textId="77777777" w:rsidR="007538D0" w:rsidRPr="00467DB2" w:rsidRDefault="007538D0" w:rsidP="00F36D69">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Pr>
                <w:i/>
                <w:color w:val="auto"/>
                <w:sz w:val="16"/>
                <w:szCs w:val="16"/>
              </w:rPr>
              <w:t>2021</w:t>
            </w:r>
          </w:p>
        </w:tc>
        <w:tc>
          <w:tcPr>
            <w:tcW w:w="741" w:type="dxa"/>
            <w:tcBorders>
              <w:bottom w:val="single" w:sz="4" w:space="0" w:color="5B9BD5" w:themeColor="accent1"/>
            </w:tcBorders>
            <w:shd w:val="clear" w:color="auto" w:fill="EFF5FB"/>
          </w:tcPr>
          <w:p w14:paraId="136EB942"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0,16</w:t>
            </w:r>
          </w:p>
        </w:tc>
        <w:tc>
          <w:tcPr>
            <w:tcW w:w="741" w:type="dxa"/>
            <w:tcBorders>
              <w:bottom w:val="single" w:sz="4" w:space="0" w:color="5B9BD5" w:themeColor="accent1"/>
            </w:tcBorders>
            <w:shd w:val="clear" w:color="auto" w:fill="EFF5FB"/>
          </w:tcPr>
          <w:p w14:paraId="19C5E0C3"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0,07</w:t>
            </w:r>
          </w:p>
        </w:tc>
        <w:tc>
          <w:tcPr>
            <w:tcW w:w="741" w:type="dxa"/>
            <w:tcBorders>
              <w:bottom w:val="single" w:sz="4" w:space="0" w:color="5B9BD5" w:themeColor="accent1"/>
            </w:tcBorders>
            <w:shd w:val="clear" w:color="auto" w:fill="EFF5FB"/>
          </w:tcPr>
          <w:p w14:paraId="574C4CC4"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0,02</w:t>
            </w:r>
          </w:p>
        </w:tc>
        <w:tc>
          <w:tcPr>
            <w:tcW w:w="741" w:type="dxa"/>
            <w:tcBorders>
              <w:bottom w:val="single" w:sz="4" w:space="0" w:color="5B9BD5" w:themeColor="accent1"/>
            </w:tcBorders>
            <w:shd w:val="clear" w:color="auto" w:fill="EFF5FB"/>
          </w:tcPr>
          <w:p w14:paraId="2529D053"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0,01</w:t>
            </w:r>
          </w:p>
        </w:tc>
        <w:tc>
          <w:tcPr>
            <w:tcW w:w="741" w:type="dxa"/>
            <w:tcBorders>
              <w:bottom w:val="single" w:sz="4" w:space="0" w:color="5B9BD5" w:themeColor="accent1"/>
            </w:tcBorders>
            <w:shd w:val="clear" w:color="auto" w:fill="EFF5FB"/>
          </w:tcPr>
          <w:p w14:paraId="5029C0D1"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537474">
              <w:t>0,00</w:t>
            </w:r>
          </w:p>
        </w:tc>
        <w:tc>
          <w:tcPr>
            <w:tcW w:w="749" w:type="dxa"/>
            <w:tcBorders>
              <w:bottom w:val="single" w:sz="4" w:space="0" w:color="5B9BD5" w:themeColor="accent1"/>
            </w:tcBorders>
            <w:shd w:val="clear" w:color="auto" w:fill="EFF5FB"/>
          </w:tcPr>
          <w:p w14:paraId="6CD6E265" w14:textId="77777777" w:rsidR="007538D0" w:rsidRPr="00467DB2" w:rsidRDefault="007538D0" w:rsidP="00F36D69">
            <w:pPr>
              <w:jc w:val="both"/>
              <w:cnfStyle w:val="000000000000" w:firstRow="0" w:lastRow="0" w:firstColumn="0" w:lastColumn="0" w:oddVBand="0" w:evenVBand="0" w:oddHBand="0" w:evenHBand="0" w:firstRowFirstColumn="0" w:firstRowLastColumn="0" w:lastRowFirstColumn="0" w:lastRowLastColumn="0"/>
              <w:rPr>
                <w:b/>
                <w:color w:val="auto"/>
                <w:sz w:val="16"/>
                <w:szCs w:val="16"/>
              </w:rPr>
            </w:pPr>
            <w:r w:rsidRPr="00537474">
              <w:t>0,00</w:t>
            </w:r>
          </w:p>
        </w:tc>
      </w:tr>
    </w:tbl>
    <w:p w14:paraId="597DA981" w14:textId="77777777" w:rsidR="007538D0" w:rsidRPr="009F3027" w:rsidRDefault="007538D0" w:rsidP="007538D0">
      <w:pPr>
        <w:spacing w:line="240" w:lineRule="auto"/>
        <w:rPr>
          <w:sz w:val="16"/>
          <w:szCs w:val="16"/>
        </w:rPr>
      </w:pPr>
      <w:r>
        <w:rPr>
          <w:sz w:val="16"/>
          <w:szCs w:val="16"/>
        </w:rPr>
        <w:t xml:space="preserve">*   2020 </w:t>
      </w:r>
      <w:r w:rsidRPr="009F3027">
        <w:rPr>
          <w:sz w:val="16"/>
          <w:szCs w:val="16"/>
        </w:rPr>
        <w:t xml:space="preserve">waarden vanaf </w:t>
      </w:r>
      <w:proofErr w:type="spellStart"/>
      <w:r w:rsidRPr="009F3027">
        <w:rPr>
          <w:sz w:val="16"/>
          <w:szCs w:val="16"/>
        </w:rPr>
        <w:t>rkm</w:t>
      </w:r>
      <w:proofErr w:type="spellEnd"/>
      <w:r w:rsidRPr="009F3027">
        <w:rPr>
          <w:sz w:val="16"/>
          <w:szCs w:val="16"/>
        </w:rPr>
        <w:t xml:space="preserve"> 71,5</w:t>
      </w:r>
      <w:r>
        <w:rPr>
          <w:sz w:val="16"/>
          <w:szCs w:val="16"/>
        </w:rPr>
        <w:t xml:space="preserve">; 2021 waarden vanaf </w:t>
      </w:r>
      <w:proofErr w:type="spellStart"/>
      <w:r>
        <w:rPr>
          <w:sz w:val="16"/>
          <w:szCs w:val="16"/>
        </w:rPr>
        <w:t>rkm</w:t>
      </w:r>
      <w:proofErr w:type="spellEnd"/>
      <w:r>
        <w:rPr>
          <w:sz w:val="16"/>
          <w:szCs w:val="16"/>
        </w:rPr>
        <w:t xml:space="preserve"> 74</w:t>
      </w:r>
    </w:p>
    <w:p w14:paraId="7886FD25" w14:textId="77777777" w:rsidR="007538D0" w:rsidRDefault="007538D0" w:rsidP="0046625D">
      <w:pPr>
        <w:spacing w:line="240" w:lineRule="auto"/>
      </w:pPr>
    </w:p>
    <w:p w14:paraId="5575D668" w14:textId="7FB9B3BC" w:rsidR="0046625D" w:rsidRDefault="007F43CE" w:rsidP="0046625D">
      <w:pPr>
        <w:spacing w:line="240" w:lineRule="auto"/>
        <w:rPr>
          <w:i/>
        </w:rPr>
      </w:pPr>
      <w:r>
        <w:rPr>
          <w:noProof/>
        </w:rPr>
        <w:lastRenderedPageBreak/>
        <mc:AlternateContent>
          <mc:Choice Requires="wpg">
            <w:drawing>
              <wp:anchor distT="0" distB="0" distL="114300" distR="114300" simplePos="0" relativeHeight="251737088" behindDoc="0" locked="0" layoutInCell="1" allowOverlap="1" wp14:anchorId="3FF77D65" wp14:editId="35BA19B7">
                <wp:simplePos x="0" y="0"/>
                <wp:positionH relativeFrom="margin">
                  <wp:align>left</wp:align>
                </wp:positionH>
                <wp:positionV relativeFrom="paragraph">
                  <wp:posOffset>0</wp:posOffset>
                </wp:positionV>
                <wp:extent cx="4639310" cy="5572125"/>
                <wp:effectExtent l="0" t="0" r="8890" b="9525"/>
                <wp:wrapSquare wrapText="bothSides"/>
                <wp:docPr id="108" name="Groep 108"/>
                <wp:cNvGraphicFramePr/>
                <a:graphic xmlns:a="http://schemas.openxmlformats.org/drawingml/2006/main">
                  <a:graphicData uri="http://schemas.microsoft.com/office/word/2010/wordprocessingGroup">
                    <wpg:wgp>
                      <wpg:cNvGrpSpPr/>
                      <wpg:grpSpPr>
                        <a:xfrm>
                          <a:off x="0" y="0"/>
                          <a:ext cx="4639310" cy="5572125"/>
                          <a:chOff x="0" y="114300"/>
                          <a:chExt cx="4639310" cy="5572125"/>
                        </a:xfrm>
                      </wpg:grpSpPr>
                      <pic:pic xmlns:pic="http://schemas.openxmlformats.org/drawingml/2006/picture">
                        <pic:nvPicPr>
                          <pic:cNvPr id="102" name="Afbeelding 102"/>
                          <pic:cNvPicPr>
                            <a:picLocks noChangeAspect="1"/>
                          </pic:cNvPicPr>
                        </pic:nvPicPr>
                        <pic:blipFill rotWithShape="1">
                          <a:blip r:embed="rId8">
                            <a:extLst>
                              <a:ext uri="{28A0092B-C50C-407E-A947-70E740481C1C}">
                                <a14:useLocalDpi xmlns:a14="http://schemas.microsoft.com/office/drawing/2010/main" val="0"/>
                              </a:ext>
                            </a:extLst>
                          </a:blip>
                          <a:srcRect l="2282" t="2010"/>
                          <a:stretch/>
                        </pic:blipFill>
                        <pic:spPr bwMode="auto">
                          <a:xfrm>
                            <a:off x="0" y="114300"/>
                            <a:ext cx="4639310" cy="5572125"/>
                          </a:xfrm>
                          <a:prstGeom prst="rect">
                            <a:avLst/>
                          </a:prstGeom>
                          <a:noFill/>
                          <a:ln>
                            <a:noFill/>
                          </a:ln>
                          <a:extLst>
                            <a:ext uri="{53640926-AAD7-44D8-BBD7-CCE9431645EC}">
                              <a14:shadowObscured xmlns:a14="http://schemas.microsoft.com/office/drawing/2010/main"/>
                            </a:ext>
                          </a:extLst>
                        </pic:spPr>
                      </pic:pic>
                      <wpg:grpSp>
                        <wpg:cNvPr id="103" name="Groep 103"/>
                        <wpg:cNvGrpSpPr/>
                        <wpg:grpSpPr>
                          <a:xfrm>
                            <a:off x="495300" y="276225"/>
                            <a:ext cx="250166" cy="4149305"/>
                            <a:chOff x="0" y="0"/>
                            <a:chExt cx="250166" cy="4149305"/>
                          </a:xfrm>
                        </wpg:grpSpPr>
                        <wps:wsp>
                          <wps:cNvPr id="104" name="Tekstvak 104"/>
                          <wps:cNvSpPr txBox="1"/>
                          <wps:spPr>
                            <a:xfrm>
                              <a:off x="25879" y="0"/>
                              <a:ext cx="215661" cy="189781"/>
                            </a:xfrm>
                            <a:prstGeom prst="rect">
                              <a:avLst/>
                            </a:prstGeom>
                            <a:noFill/>
                            <a:ln w="6350">
                              <a:noFill/>
                            </a:ln>
                          </wps:spPr>
                          <wps:txbx>
                            <w:txbxContent>
                              <w:p w14:paraId="7C1E2F67" w14:textId="77777777" w:rsidR="004518C4" w:rsidRPr="00537D6B" w:rsidRDefault="004518C4" w:rsidP="007F43CE">
                                <w:pPr>
                                  <w:rPr>
                                    <w:rFonts w:ascii="Arial" w:hAnsi="Arial" w:cs="Arial"/>
                                    <w:sz w:val="16"/>
                                    <w:szCs w:val="16"/>
                                  </w:rPr>
                                </w:pPr>
                                <w:r>
                                  <w:t>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05" name="Tekstvak 105"/>
                          <wps:cNvSpPr txBox="1"/>
                          <wps:spPr>
                            <a:xfrm>
                              <a:off x="17253" y="1423358"/>
                              <a:ext cx="215661" cy="189781"/>
                            </a:xfrm>
                            <a:prstGeom prst="rect">
                              <a:avLst/>
                            </a:prstGeom>
                            <a:noFill/>
                            <a:ln w="6350">
                              <a:noFill/>
                            </a:ln>
                          </wps:spPr>
                          <wps:txbx>
                            <w:txbxContent>
                              <w:p w14:paraId="2D0D6C85" w14:textId="77777777" w:rsidR="004518C4" w:rsidRPr="00537D6B" w:rsidRDefault="004518C4" w:rsidP="007F43CE">
                                <w:pPr>
                                  <w:rPr>
                                    <w:rFonts w:ascii="Arial" w:hAnsi="Arial" w:cs="Arial"/>
                                    <w:sz w:val="16"/>
                                    <w:szCs w:val="16"/>
                                  </w:rPr>
                                </w:pPr>
                                <w:r>
                                  <w:t>b</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06" name="Tekstvak 106"/>
                          <wps:cNvSpPr txBox="1"/>
                          <wps:spPr>
                            <a:xfrm>
                              <a:off x="34505" y="2708694"/>
                              <a:ext cx="215661" cy="189781"/>
                            </a:xfrm>
                            <a:prstGeom prst="rect">
                              <a:avLst/>
                            </a:prstGeom>
                            <a:noFill/>
                            <a:ln w="6350">
                              <a:noFill/>
                            </a:ln>
                          </wps:spPr>
                          <wps:txbx>
                            <w:txbxContent>
                              <w:p w14:paraId="7708E595" w14:textId="77777777" w:rsidR="004518C4" w:rsidRPr="00537D6B" w:rsidRDefault="004518C4" w:rsidP="007F43CE">
                                <w:pPr>
                                  <w:rPr>
                                    <w:rFonts w:ascii="Arial" w:hAnsi="Arial" w:cs="Arial"/>
                                    <w:sz w:val="16"/>
                                    <w:szCs w:val="16"/>
                                  </w:rPr>
                                </w:pPr>
                                <w:r>
                                  <w:t>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07" name="Tekstvak 107"/>
                          <wps:cNvSpPr txBox="1"/>
                          <wps:spPr>
                            <a:xfrm>
                              <a:off x="0" y="3959524"/>
                              <a:ext cx="215661" cy="189781"/>
                            </a:xfrm>
                            <a:prstGeom prst="rect">
                              <a:avLst/>
                            </a:prstGeom>
                            <a:noFill/>
                            <a:ln w="6350">
                              <a:noFill/>
                            </a:ln>
                          </wps:spPr>
                          <wps:txbx>
                            <w:txbxContent>
                              <w:p w14:paraId="2B5C78F8" w14:textId="77777777" w:rsidR="004518C4" w:rsidRPr="00537D6B" w:rsidRDefault="004518C4" w:rsidP="007F43CE">
                                <w:pPr>
                                  <w:rPr>
                                    <w:rFonts w:ascii="Arial" w:hAnsi="Arial" w:cs="Arial"/>
                                    <w:sz w:val="16"/>
                                    <w:szCs w:val="16"/>
                                  </w:rPr>
                                </w:pPr>
                                <w:r>
                                  <w:t>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3FF77D65" id="Groep 108" o:spid="_x0000_s1042" style="position:absolute;margin-left:0;margin-top:0;width:365.3pt;height:438.75pt;z-index:251737088;mso-position-horizontal:left;mso-position-horizontal-relative:margin;mso-height-relative:margin" coordorigin=",1143" coordsize="46393,557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">
                <v:shape id="Afbeelding 102" o:spid="_x0000_s1043" type="#_x0000_t75" style="position:absolute;top:1143;width:46393;height:55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">
                  <v:imagedata r:id="rId30" o:title="" croptop="1317f" cropleft="1496f"/>
                  <v:path arrowok="t"/>
                </v:shape>
                <v:group id="Groep 103" o:spid="_x0000_s1044" style="position:absolute;left:4953;top:2762;width:2501;height:41493" coordsize="2501,41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shape id="Tekstvak 104" o:spid="_x0000_s1045" type="#_x0000_t202" style="position:absolute;left:258;width:2157;height:18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ssoxAAAANwAAAAPAAAAZHJzL2Rvd25yZXYueG1sRE9LSwMx&#10;EL4L/Q9hCt5sUhG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A9ayyjEAAAA3AAAAA8A&#10;AAAAAAAAAAAAAAAABwIAAGRycy9kb3ducmV2LnhtbFBLBQYAAAAAAwADALcAAAD4AgAAAAA=&#10;" filled="f" stroked="f" strokeweight=".5pt">
                    <v:textbox inset="0,0,0,0">
                      <w:txbxContent>
                        <w:p w14:paraId="7C1E2F67" w14:textId="77777777" w:rsidR="004518C4" w:rsidRPr="00537D6B" w:rsidRDefault="004518C4" w:rsidP="007F43CE">
                          <w:pPr>
                            <w:rPr>
                              <w:rFonts w:ascii="Arial" w:hAnsi="Arial" w:cs="Arial"/>
                              <w:sz w:val="16"/>
                              <w:szCs w:val="16"/>
                            </w:rPr>
                          </w:pPr>
                          <w:r>
                            <w:t>a</w:t>
                          </w:r>
                        </w:p>
                      </w:txbxContent>
                    </v:textbox>
                  </v:shape>
                  <v:shape id="Tekstvak 105" o:spid="_x0000_s1046" type="#_x0000_t202" style="position:absolute;left:172;top:14233;width:2157;height:1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m6zxAAAANwAAAAPAAAAZHJzL2Rvd25yZXYueG1sRE9LSwMx&#10;EL4L/Q9hCt5sUkG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GAWbrPEAAAA3AAAAA8A&#10;AAAAAAAAAAAAAAAABwIAAGRycy9kb3ducmV2LnhtbFBLBQYAAAAAAwADALcAAAD4AgAAAAA=&#10;" filled="f" stroked="f" strokeweight=".5pt">
                    <v:textbox inset="0,0,0,0">
                      <w:txbxContent>
                        <w:p w14:paraId="2D0D6C85" w14:textId="77777777" w:rsidR="004518C4" w:rsidRPr="00537D6B" w:rsidRDefault="004518C4" w:rsidP="007F43CE">
                          <w:pPr>
                            <w:rPr>
                              <w:rFonts w:ascii="Arial" w:hAnsi="Arial" w:cs="Arial"/>
                              <w:sz w:val="16"/>
                              <w:szCs w:val="16"/>
                            </w:rPr>
                          </w:pPr>
                          <w:r>
                            <w:t>b</w:t>
                          </w:r>
                        </w:p>
                      </w:txbxContent>
                    </v:textbox>
                  </v:shape>
                  <v:shape id="Tekstvak 106" o:spid="_x0000_s1047" type="#_x0000_t202" style="position:absolute;left:345;top:27086;width:2156;height:1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" filled="f" stroked="f" strokeweight=".5pt">
                    <v:textbox inset="0,0,0,0">
                      <w:txbxContent>
                        <w:p w14:paraId="7708E595" w14:textId="77777777" w:rsidR="004518C4" w:rsidRPr="00537D6B" w:rsidRDefault="004518C4" w:rsidP="007F43CE">
                          <w:pPr>
                            <w:rPr>
                              <w:rFonts w:ascii="Arial" w:hAnsi="Arial" w:cs="Arial"/>
                              <w:sz w:val="16"/>
                              <w:szCs w:val="16"/>
                            </w:rPr>
                          </w:pPr>
                          <w:r>
                            <w:t>c</w:t>
                          </w:r>
                        </w:p>
                      </w:txbxContent>
                    </v:textbox>
                  </v:shape>
                  <v:shape id="Tekstvak 107" o:spid="_x0000_s1048" type="#_x0000_t202" style="position:absolute;top:39595;width:2156;height:1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" filled="f" stroked="f" strokeweight=".5pt">
                    <v:textbox inset="0,0,0,0">
                      <w:txbxContent>
                        <w:p w14:paraId="2B5C78F8" w14:textId="77777777" w:rsidR="004518C4" w:rsidRPr="00537D6B" w:rsidRDefault="004518C4" w:rsidP="007F43CE">
                          <w:pPr>
                            <w:rPr>
                              <w:rFonts w:ascii="Arial" w:hAnsi="Arial" w:cs="Arial"/>
                              <w:sz w:val="16"/>
                              <w:szCs w:val="16"/>
                            </w:rPr>
                          </w:pPr>
                          <w:r>
                            <w:t>d</w:t>
                          </w:r>
                        </w:p>
                      </w:txbxContent>
                    </v:textbox>
                  </v:shape>
                </v:group>
                <w10:wrap type="square" anchorx="margin"/>
              </v:group>
            </w:pict>
          </mc:Fallback>
        </mc:AlternateContent>
      </w:r>
    </w:p>
    <w:p w14:paraId="24AF3929" w14:textId="7F3BD277" w:rsidR="0046625D" w:rsidRPr="007B1433" w:rsidRDefault="007866CC" w:rsidP="0046625D">
      <w:pPr>
        <w:spacing w:line="240" w:lineRule="auto"/>
        <w:ind w:left="851" w:hanging="851"/>
        <w:jc w:val="both"/>
        <w:rPr>
          <w:i/>
          <w:sz w:val="16"/>
          <w:szCs w:val="16"/>
        </w:rPr>
      </w:pPr>
      <w:r>
        <w:rPr>
          <w:i/>
          <w:sz w:val="16"/>
          <w:szCs w:val="16"/>
        </w:rPr>
        <w:t>Fig. 11</w:t>
      </w:r>
      <w:r w:rsidR="0046625D" w:rsidRPr="007B1433">
        <w:rPr>
          <w:i/>
          <w:sz w:val="16"/>
          <w:szCs w:val="16"/>
        </w:rPr>
        <w:t xml:space="preserve">. </w:t>
      </w:r>
      <w:r w:rsidR="0046625D" w:rsidRPr="007B1433">
        <w:rPr>
          <w:i/>
          <w:sz w:val="16"/>
          <w:szCs w:val="16"/>
        </w:rPr>
        <w:tab/>
        <w:t xml:space="preserve">De </w:t>
      </w:r>
      <w:r w:rsidR="0046625D">
        <w:rPr>
          <w:i/>
          <w:sz w:val="16"/>
          <w:szCs w:val="16"/>
        </w:rPr>
        <w:t xml:space="preserve">breedtegemiddelde </w:t>
      </w:r>
      <w:r w:rsidR="0046625D" w:rsidRPr="007B1433">
        <w:rPr>
          <w:i/>
          <w:sz w:val="16"/>
          <w:szCs w:val="16"/>
        </w:rPr>
        <w:t xml:space="preserve">korrelgrootte van de Maasbodem </w:t>
      </w:r>
      <w:r w:rsidR="00294C4B">
        <w:rPr>
          <w:i/>
          <w:sz w:val="16"/>
          <w:szCs w:val="16"/>
        </w:rPr>
        <w:t xml:space="preserve">in de dataset van 2021 vergeleken met de corresponderende waarde uit de dataset van </w:t>
      </w:r>
      <w:r w:rsidR="0046625D" w:rsidRPr="007B1433">
        <w:rPr>
          <w:i/>
          <w:sz w:val="16"/>
          <w:szCs w:val="16"/>
        </w:rPr>
        <w:t>2020: a) geometrisch gemiddelde korrelgrootte, b) mediane korrelgrootte, c) D90</w:t>
      </w:r>
      <w:r w:rsidR="0046625D">
        <w:rPr>
          <w:i/>
          <w:sz w:val="16"/>
          <w:szCs w:val="16"/>
        </w:rPr>
        <w:t>, d) zandgehalte</w:t>
      </w:r>
      <w:r w:rsidR="0046625D" w:rsidRPr="007B1433">
        <w:rPr>
          <w:i/>
          <w:sz w:val="16"/>
          <w:szCs w:val="16"/>
        </w:rPr>
        <w:t>. Weergegeven is het lopend gemiddelde door de meetwaarden (venster 10 km).</w:t>
      </w:r>
    </w:p>
    <w:p w14:paraId="76D7F546" w14:textId="77777777" w:rsidR="0046625D" w:rsidRDefault="0046625D" w:rsidP="00BF58D5">
      <w:pPr>
        <w:spacing w:line="240" w:lineRule="auto"/>
        <w:jc w:val="both"/>
      </w:pPr>
    </w:p>
    <w:p w14:paraId="7E50FCD4" w14:textId="501F3148" w:rsidR="00E05213" w:rsidRDefault="00E05213" w:rsidP="002E64DB">
      <w:pPr>
        <w:pStyle w:val="Huisstijl-Kop1"/>
      </w:pPr>
      <w:bookmarkStart w:id="17" w:name="_Toc155185879"/>
      <w:r>
        <w:lastRenderedPageBreak/>
        <w:t>Discussie</w:t>
      </w:r>
      <w:bookmarkEnd w:id="17"/>
    </w:p>
    <w:p w14:paraId="733DBCDA" w14:textId="555BADFA" w:rsidR="00791588" w:rsidRDefault="004A5B10" w:rsidP="00791588">
      <w:pPr>
        <w:pStyle w:val="Huisstijl-Kop2"/>
      </w:pPr>
      <w:bookmarkStart w:id="18" w:name="_Toc155185880"/>
      <w:r>
        <w:t>Interpretatie</w:t>
      </w:r>
      <w:r w:rsidR="002677F4">
        <w:t xml:space="preserve"> van </w:t>
      </w:r>
      <w:r w:rsidR="00C74560">
        <w:t>de</w:t>
      </w:r>
      <w:r w:rsidR="0066374F">
        <w:t xml:space="preserve"> </w:t>
      </w:r>
      <w:r w:rsidR="00C74560">
        <w:t xml:space="preserve">verschillen in </w:t>
      </w:r>
      <w:r w:rsidR="0066374F">
        <w:t>korrelgrootte</w:t>
      </w:r>
      <w:bookmarkEnd w:id="18"/>
    </w:p>
    <w:p w14:paraId="4A181FB2" w14:textId="16C5066D" w:rsidR="002A3763" w:rsidRDefault="002A3763" w:rsidP="002A3763"/>
    <w:p w14:paraId="4819D277" w14:textId="7B05A236" w:rsidR="004A5B10" w:rsidRPr="009C34AC" w:rsidRDefault="004A5B10" w:rsidP="004A5B10">
      <w:pPr>
        <w:jc w:val="both"/>
      </w:pPr>
      <w:r w:rsidRPr="009C34AC">
        <w:t xml:space="preserve">Het feit dat bij de meetcampagne van 2021 een significant fijnere Maasbodem werd aangetroffen dan bij de meetcampagne van 2020, </w:t>
      </w:r>
      <w:r w:rsidR="00F36D69" w:rsidRPr="009C34AC">
        <w:t>vormt een indicatie</w:t>
      </w:r>
      <w:r w:rsidRPr="009C34AC">
        <w:t xml:space="preserve"> dat het hoogwater van juli 2021 gezorgd heeft voor een verfijning van de rivierbodem. </w:t>
      </w:r>
    </w:p>
    <w:p w14:paraId="2A84760A" w14:textId="624F3833" w:rsidR="00A66838" w:rsidRPr="009C34AC" w:rsidRDefault="004A5B10" w:rsidP="004A5B10">
      <w:pPr>
        <w:ind w:firstLine="426"/>
        <w:jc w:val="both"/>
      </w:pPr>
      <w:r w:rsidRPr="009C34AC">
        <w:t xml:space="preserve">Zoals in de inleiding van dit rapport beschreven, werd tijdens het hoogwater van juli 2021 </w:t>
      </w:r>
      <w:r w:rsidR="004E65C3" w:rsidRPr="009C34AC">
        <w:t>het bodemsediment van de Maas op grote schaal gemobiliseerd. De grove pleisterlaag werd doorbroken en de fijnere onderliggende afzettingen werden blootgesteld aan de stroming. In de Gemeenschappelijke Maas werden daarbij de onderliggende tertiaire zanden blootgelegd, met als gevolg het ontstaan van een zestiental diepe erosiekuilen</w:t>
      </w:r>
      <w:r w:rsidR="00B54A94" w:rsidRPr="009C34AC">
        <w:t xml:space="preserve"> (Flierman en Frings, 2024</w:t>
      </w:r>
      <w:r w:rsidR="004E65C3" w:rsidRPr="009C34AC">
        <w:t>). Enerzijds mag verwacht worden, dat over de g</w:t>
      </w:r>
      <w:r w:rsidR="00F36D69" w:rsidRPr="009C34AC">
        <w:t xml:space="preserve">rote delen </w:t>
      </w:r>
      <w:r w:rsidR="004E65C3" w:rsidRPr="009C34AC">
        <w:t xml:space="preserve">van de Maas een menging plaatsvond van het grove pleisterlaagsediment </w:t>
      </w:r>
      <w:r w:rsidRPr="009C34AC">
        <w:t>met de o</w:t>
      </w:r>
      <w:r w:rsidR="004E65C3" w:rsidRPr="009C34AC">
        <w:t xml:space="preserve">nderliggende fijnere sedimenten, waardoor de toplaag een fijnere samenstelling verkreeg. Anderzijds </w:t>
      </w:r>
      <w:r w:rsidR="00A66838" w:rsidRPr="009C34AC">
        <w:t>mag verwacht worden dat de vorming van de erosiekuilen in de Gemeenschappelijke Maas zorgde voor een enorme zandleverantie naar de benedenstroomse rivierdelen, waarbij dit zand zich mengde met het bodemsediment ter plekke. Uit de wetenschappelijke literatuur is bekend, dat het vaak geruime tijd duurt voordat fijn materiaal dat gemobiliseerd is tijdens een hoogwat</w:t>
      </w:r>
      <w:r w:rsidR="00F36D69" w:rsidRPr="009C34AC">
        <w:t>er uit het systeem is verdwenen, hetgeen het aannemelijk maakt dat tijdens de veldmetingen in november 2021 nog steeds sprake was van een fijnere bodem.</w:t>
      </w:r>
    </w:p>
    <w:p w14:paraId="364A6E20" w14:textId="79C4BBAC" w:rsidR="00CE4800" w:rsidRPr="009C34AC" w:rsidRDefault="009D21C6" w:rsidP="00CE4800">
      <w:pPr>
        <w:ind w:firstLine="426"/>
        <w:jc w:val="both"/>
        <w:rPr>
          <w:color w:val="auto"/>
        </w:rPr>
      </w:pPr>
      <w:r w:rsidRPr="009C34AC">
        <w:t xml:space="preserve">Toch is het verstandig terughoudend te zijn bij het toeschrijven van de verschillen tussen 2020 en 2021 aan de effecten van het hoogwater 2021. In 2021 is immers </w:t>
      </w:r>
      <w:r w:rsidR="00B54A94" w:rsidRPr="009C34AC">
        <w:t xml:space="preserve">op </w:t>
      </w:r>
      <w:r w:rsidR="009C34AC">
        <w:t xml:space="preserve">juist op de </w:t>
      </w:r>
      <w:r w:rsidR="00B54A94" w:rsidRPr="009C34AC">
        <w:t xml:space="preserve">delen van de Maas </w:t>
      </w:r>
      <w:r w:rsidR="009C34AC">
        <w:t xml:space="preserve">waar de verschillen in korrelgrootte zichtbaar zijn </w:t>
      </w:r>
      <w:r w:rsidRPr="009C34AC">
        <w:t xml:space="preserve">gebruik gemaakt van een andere meettechniek (Hamon) dan in 2020 (Van Veen). Het is niet uit te sluiten dat het </w:t>
      </w:r>
      <w:r w:rsidRPr="009C34AC">
        <w:rPr>
          <w:color w:val="auto"/>
        </w:rPr>
        <w:t xml:space="preserve">geconstateerde korrelgrootteverschil een artefact is van de gewijzigde bemonsteringsmethode. Door verschillen in de manier waarop de meetinstrumenten het bodemmateriaal ophalen kunnen er namelijk verschillen optreden in gemeten samenstelling (Sloff, 2022). Het is mogelijk dat de Van Veengrijper </w:t>
      </w:r>
      <w:r w:rsidR="00B54A94" w:rsidRPr="009C34AC">
        <w:rPr>
          <w:color w:val="auto"/>
        </w:rPr>
        <w:t xml:space="preserve">(vanwege de kleinere mechanische kracht) </w:t>
      </w:r>
      <w:r w:rsidRPr="009C34AC">
        <w:rPr>
          <w:color w:val="auto"/>
        </w:rPr>
        <w:t>net iets ondieper bemonst</w:t>
      </w:r>
      <w:r w:rsidR="00726429" w:rsidRPr="009C34AC">
        <w:rPr>
          <w:color w:val="auto"/>
        </w:rPr>
        <w:t>erde op de Maas</w:t>
      </w:r>
      <w:r w:rsidRPr="009C34AC">
        <w:rPr>
          <w:color w:val="auto"/>
        </w:rPr>
        <w:t xml:space="preserve">, waardoor er meer grof sediment opgehaald </w:t>
      </w:r>
      <w:r w:rsidR="00726429" w:rsidRPr="009C34AC">
        <w:rPr>
          <w:color w:val="auto"/>
        </w:rPr>
        <w:t>is</w:t>
      </w:r>
      <w:r w:rsidRPr="009C34AC">
        <w:rPr>
          <w:color w:val="auto"/>
        </w:rPr>
        <w:t xml:space="preserve">. </w:t>
      </w:r>
      <w:r w:rsidR="00CE4800" w:rsidRPr="009C34AC">
        <w:rPr>
          <w:color w:val="auto"/>
        </w:rPr>
        <w:t xml:space="preserve">Ook wordt wel </w:t>
      </w:r>
      <w:r w:rsidRPr="009C34AC">
        <w:rPr>
          <w:color w:val="auto"/>
        </w:rPr>
        <w:t>aangenomen dat een Van Veengrijper zorgt voor een ove</w:t>
      </w:r>
      <w:r w:rsidR="00CE4800" w:rsidRPr="009C34AC">
        <w:rPr>
          <w:color w:val="auto"/>
        </w:rPr>
        <w:t>rschatting van de korrelgrootte</w:t>
      </w:r>
      <w:r w:rsidRPr="009C34AC">
        <w:rPr>
          <w:color w:val="auto"/>
        </w:rPr>
        <w:t xml:space="preserve"> omdat de grijper niet altijd goed sluit, waardoor fijn sediment uit het monster ontwijkt tijdens het ophalen van de grijper. Daar staat tegenover dat dan vaak nieuwe bemonsteringspogingen worden gedaan, zolang tot de grijper </w:t>
      </w:r>
      <w:proofErr w:type="spellStart"/>
      <w:r w:rsidRPr="009C34AC">
        <w:rPr>
          <w:color w:val="auto"/>
        </w:rPr>
        <w:t>wèl</w:t>
      </w:r>
      <w:proofErr w:type="spellEnd"/>
      <w:r w:rsidRPr="009C34AC">
        <w:rPr>
          <w:color w:val="auto"/>
        </w:rPr>
        <w:t xml:space="preserve"> goed sluit. Dat zal vooral het geval zijn als de grijper landt op een plek met fijn materiaal, waardoor Van Veenmonsters ook juist een onderschatting van de korrelgrootte kunnen opleveren (Sloff, 2022)</w:t>
      </w:r>
      <w:r w:rsidR="00CE4800" w:rsidRPr="009C34AC">
        <w:rPr>
          <w:color w:val="auto"/>
        </w:rPr>
        <w:t>.</w:t>
      </w:r>
      <w:r w:rsidRPr="009C34AC">
        <w:rPr>
          <w:color w:val="auto"/>
        </w:rPr>
        <w:t xml:space="preserve"> </w:t>
      </w:r>
      <w:r w:rsidR="00CE4800" w:rsidRPr="009C34AC">
        <w:rPr>
          <w:color w:val="auto"/>
        </w:rPr>
        <w:t>Tot slot geeft Sloff (2022) aan, dat het sediment dat met een Hamon- of Van Veenapparaat opgehaald wordt, vaak niet in zijn geheel geanalyseerd wordt. Meestal wordt het monster gestort in een krat en wordt een deelmonster genomen. Het is moeilijk</w:t>
      </w:r>
      <w:r w:rsidR="00B54A94" w:rsidRPr="009C34AC">
        <w:rPr>
          <w:color w:val="auto"/>
        </w:rPr>
        <w:t xml:space="preserve"> ervoor te zorgen dat het</w:t>
      </w:r>
      <w:r w:rsidR="00CE4800" w:rsidRPr="009C34AC">
        <w:rPr>
          <w:color w:val="auto"/>
        </w:rPr>
        <w:t xml:space="preserve"> deelmonster</w:t>
      </w:r>
      <w:r w:rsidR="00B54A94" w:rsidRPr="009C34AC">
        <w:rPr>
          <w:color w:val="auto"/>
        </w:rPr>
        <w:t xml:space="preserve"> representatief is</w:t>
      </w:r>
      <w:r w:rsidR="00CE4800" w:rsidRPr="009C34AC">
        <w:rPr>
          <w:color w:val="auto"/>
        </w:rPr>
        <w:t xml:space="preserve">. </w:t>
      </w:r>
      <w:r w:rsidR="00726429" w:rsidRPr="009C34AC">
        <w:rPr>
          <w:color w:val="auto"/>
        </w:rPr>
        <w:t>Omdat het sediment bij Hamonmonsters op een andere manier in de krat komt dan bij Van Veenmonsters</w:t>
      </w:r>
      <w:r w:rsidR="00B54A94" w:rsidRPr="009C34AC">
        <w:rPr>
          <w:color w:val="auto"/>
        </w:rPr>
        <w:t xml:space="preserve"> en vervolgens op een andere manier een deelmonster is genomen</w:t>
      </w:r>
      <w:r w:rsidR="00726429" w:rsidRPr="009C34AC">
        <w:rPr>
          <w:color w:val="auto"/>
        </w:rPr>
        <w:t>, kunnen o</w:t>
      </w:r>
      <w:r w:rsidR="00CE4800" w:rsidRPr="009C34AC">
        <w:rPr>
          <w:color w:val="auto"/>
        </w:rPr>
        <w:t xml:space="preserve">ok hierdoor systematische verschillen tussen ontstaan. </w:t>
      </w:r>
    </w:p>
    <w:p w14:paraId="291A0EA5" w14:textId="4AA8DA1F" w:rsidR="00320ABF" w:rsidRPr="009C34AC" w:rsidRDefault="00320ABF" w:rsidP="00CE4800">
      <w:pPr>
        <w:ind w:firstLine="426"/>
        <w:jc w:val="both"/>
        <w:rPr>
          <w:color w:val="auto"/>
        </w:rPr>
      </w:pPr>
      <w:r w:rsidRPr="009C34AC">
        <w:rPr>
          <w:color w:val="auto"/>
        </w:rPr>
        <w:t xml:space="preserve">Tijdens de meetcampagne van 2021 is op 6 locaties naast het Hamonmonster, ook een sedimentmonster genomen met een Van Veen grijper (Fig. 12). Daarbij kwam naar voren dat de Van Veengrijper doorgaans een iets lager zandgehalte en een iets hogere </w:t>
      </w:r>
      <w:r w:rsidRPr="009C34AC">
        <w:rPr>
          <w:i/>
          <w:color w:val="auto"/>
        </w:rPr>
        <w:t>D</w:t>
      </w:r>
      <w:r w:rsidRPr="009C34AC">
        <w:rPr>
          <w:i/>
          <w:color w:val="auto"/>
          <w:vertAlign w:val="subscript"/>
        </w:rPr>
        <w:t>g</w:t>
      </w:r>
      <w:r w:rsidR="00726429" w:rsidRPr="009C34AC">
        <w:rPr>
          <w:color w:val="auto"/>
        </w:rPr>
        <w:t xml:space="preserve"> oplevert, hetgeen inderdaad zou verklaren waarom de bemonstering in 2021 een fijnere bodem opleverde dan de bemonstering van 2020</w:t>
      </w:r>
      <w:r w:rsidRPr="009C34AC">
        <w:rPr>
          <w:color w:val="auto"/>
        </w:rPr>
        <w:t xml:space="preserve">. Tegelijkertijd moet geconstateerd worden dat 6 controlemetingen veel te weinig is om gefundeerde uitspraken te doen over de verschillen tussen Hamon- en Van Veengrijpers. Sloff </w:t>
      </w:r>
      <w:r w:rsidRPr="009C34AC">
        <w:rPr>
          <w:color w:val="auto"/>
        </w:rPr>
        <w:lastRenderedPageBreak/>
        <w:t xml:space="preserve">(2022) doet verslag van vergelijkbare controlemetingen op de Rijn maar constateert geen systematisch verschil tussen Hamonbemonstering en Van Veenbemonstering. </w:t>
      </w:r>
    </w:p>
    <w:p w14:paraId="45C05333" w14:textId="2399B87D" w:rsidR="00320ABF" w:rsidRPr="009C34AC" w:rsidRDefault="00320ABF" w:rsidP="00320ABF">
      <w:pPr>
        <w:ind w:firstLine="426"/>
        <w:jc w:val="both"/>
        <w:rPr>
          <w:color w:val="auto"/>
        </w:rPr>
      </w:pPr>
      <w:r w:rsidRPr="009C34AC">
        <w:rPr>
          <w:color w:val="auto"/>
        </w:rPr>
        <w:t>Geconcludeerd wordt, dat beide verklaringen voor de verschillen in korrelgrootte tussen de meetcampagnes 2020 en 2021 plausibel zijn, en dat er niet genoeg bewijzen zijn om aan één van de beide verklaringen de voorkeur te geven.</w:t>
      </w:r>
    </w:p>
    <w:p w14:paraId="0F50343E" w14:textId="77777777" w:rsidR="00320ABF" w:rsidRPr="009C34AC" w:rsidRDefault="00320ABF" w:rsidP="00AF6560">
      <w:pPr>
        <w:jc w:val="both"/>
        <w:rPr>
          <w:color w:val="70AD47" w:themeColor="accent6"/>
        </w:rPr>
      </w:pPr>
    </w:p>
    <w:p w14:paraId="0954B5C7" w14:textId="79289434" w:rsidR="00320ABF" w:rsidRPr="009C34AC" w:rsidRDefault="00320ABF" w:rsidP="00320ABF">
      <w:pPr>
        <w:jc w:val="both"/>
        <w:rPr>
          <w:i/>
          <w:sz w:val="16"/>
          <w:szCs w:val="16"/>
        </w:rPr>
      </w:pPr>
      <w:r w:rsidRPr="009C34AC">
        <w:rPr>
          <w:noProof/>
        </w:rPr>
        <w:drawing>
          <wp:anchor distT="0" distB="0" distL="114300" distR="114300" simplePos="0" relativeHeight="251745280" behindDoc="0" locked="0" layoutInCell="1" allowOverlap="1" wp14:anchorId="7A2C8464" wp14:editId="18DFD88E">
            <wp:simplePos x="0" y="0"/>
            <wp:positionH relativeFrom="margin">
              <wp:align>left</wp:align>
            </wp:positionH>
            <wp:positionV relativeFrom="paragraph">
              <wp:posOffset>144</wp:posOffset>
            </wp:positionV>
            <wp:extent cx="4930775" cy="2322830"/>
            <wp:effectExtent l="0" t="0" r="3175" b="1270"/>
            <wp:wrapSquare wrapText="bothSides"/>
            <wp:docPr id="112" name="Afbeelding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30775" cy="2322830"/>
                    </a:xfrm>
                    <a:prstGeom prst="rect">
                      <a:avLst/>
                    </a:prstGeom>
                    <a:noFill/>
                  </pic:spPr>
                </pic:pic>
              </a:graphicData>
            </a:graphic>
            <wp14:sizeRelH relativeFrom="margin">
              <wp14:pctWidth>0</wp14:pctWidth>
            </wp14:sizeRelH>
            <wp14:sizeRelV relativeFrom="margin">
              <wp14:pctHeight>0</wp14:pctHeight>
            </wp14:sizeRelV>
          </wp:anchor>
        </w:drawing>
      </w:r>
      <w:r w:rsidRPr="009C34AC">
        <w:rPr>
          <w:i/>
          <w:sz w:val="16"/>
          <w:szCs w:val="16"/>
        </w:rPr>
        <w:t xml:space="preserve">Fig. 12. </w:t>
      </w:r>
      <w:r w:rsidRPr="009C34AC">
        <w:rPr>
          <w:i/>
          <w:sz w:val="16"/>
          <w:szCs w:val="16"/>
        </w:rPr>
        <w:tab/>
        <w:t xml:space="preserve">Vergelijking van de korrelgroottekarakteristieken zoals bepaald met een Van </w:t>
      </w:r>
      <w:proofErr w:type="spellStart"/>
      <w:r w:rsidRPr="009C34AC">
        <w:rPr>
          <w:i/>
          <w:sz w:val="16"/>
          <w:szCs w:val="16"/>
        </w:rPr>
        <w:t>Veenhapper</w:t>
      </w:r>
      <w:proofErr w:type="spellEnd"/>
      <w:r w:rsidRPr="009C34AC">
        <w:rPr>
          <w:i/>
          <w:sz w:val="16"/>
          <w:szCs w:val="16"/>
        </w:rPr>
        <w:t xml:space="preserve"> en </w:t>
      </w:r>
      <w:proofErr w:type="spellStart"/>
      <w:r w:rsidRPr="009C34AC">
        <w:rPr>
          <w:i/>
          <w:sz w:val="16"/>
          <w:szCs w:val="16"/>
        </w:rPr>
        <w:t>Hamonhapper</w:t>
      </w:r>
      <w:proofErr w:type="spellEnd"/>
      <w:r w:rsidRPr="009C34AC">
        <w:rPr>
          <w:i/>
          <w:sz w:val="16"/>
          <w:szCs w:val="16"/>
        </w:rPr>
        <w:t xml:space="preserve">. Links: zandgehalte; rechts: geometrisch gemiddelde korrelgrootte Dg. De zes datapunten zijn gebaseerd op metingen in Maas in 2021. </w:t>
      </w:r>
    </w:p>
    <w:p w14:paraId="6FED3E6A" w14:textId="54B42576" w:rsidR="00613C3B" w:rsidRPr="009C34AC" w:rsidRDefault="00C74560" w:rsidP="00F36D69">
      <w:pPr>
        <w:pStyle w:val="Huisstijl-Kop2"/>
        <w:jc w:val="both"/>
      </w:pPr>
      <w:bookmarkStart w:id="19" w:name="_Toc155185881"/>
      <w:r w:rsidRPr="009C34AC">
        <w:t>Duiding van de overeenkomsten in korrelgrootte</w:t>
      </w:r>
      <w:bookmarkEnd w:id="19"/>
    </w:p>
    <w:p w14:paraId="5AEF9308" w14:textId="77777777" w:rsidR="00BE77FD" w:rsidRPr="009C34AC" w:rsidRDefault="00BE77FD" w:rsidP="00BE77FD">
      <w:pPr>
        <w:spacing w:line="240" w:lineRule="auto"/>
      </w:pPr>
    </w:p>
    <w:p w14:paraId="343AF56A" w14:textId="37E3F144" w:rsidR="00726429" w:rsidRPr="009C34AC" w:rsidRDefault="00BE77FD" w:rsidP="00BE77FD">
      <w:pPr>
        <w:spacing w:line="240" w:lineRule="auto"/>
        <w:jc w:val="both"/>
      </w:pPr>
      <w:r w:rsidRPr="009C34AC">
        <w:t xml:space="preserve">In het vorige hoofdstuk is gebleken dat </w:t>
      </w:r>
      <w:r w:rsidR="00726429" w:rsidRPr="009C34AC">
        <w:t>de bodemsamenstelling van de Maas in 2021</w:t>
      </w:r>
      <w:r w:rsidRPr="009C34AC">
        <w:t xml:space="preserve"> </w:t>
      </w:r>
      <w:proofErr w:type="spellStart"/>
      <w:r w:rsidRPr="009C34AC">
        <w:t>grosso</w:t>
      </w:r>
      <w:proofErr w:type="spellEnd"/>
      <w:r w:rsidRPr="009C34AC">
        <w:t xml:space="preserve"> </w:t>
      </w:r>
      <w:proofErr w:type="spellStart"/>
      <w:r w:rsidRPr="009C34AC">
        <w:t>modo</w:t>
      </w:r>
      <w:proofErr w:type="spellEnd"/>
      <w:r w:rsidRPr="009C34AC">
        <w:t xml:space="preserve"> </w:t>
      </w:r>
      <w:r w:rsidR="00537D6B" w:rsidRPr="009C34AC">
        <w:t>weinig ver</w:t>
      </w:r>
      <w:r w:rsidR="00726429" w:rsidRPr="009C34AC">
        <w:t xml:space="preserve">schilde van de </w:t>
      </w:r>
      <w:r w:rsidR="00537D6B" w:rsidRPr="009C34AC">
        <w:t>bodem</w:t>
      </w:r>
      <w:r w:rsidRPr="009C34AC">
        <w:t xml:space="preserve">samenstelling </w:t>
      </w:r>
      <w:r w:rsidR="00726429" w:rsidRPr="009C34AC">
        <w:t>in 2020</w:t>
      </w:r>
      <w:r w:rsidRPr="009C34AC">
        <w:t xml:space="preserve">: de grootschalige trend van </w:t>
      </w:r>
      <w:proofErr w:type="spellStart"/>
      <w:r w:rsidRPr="009C34AC">
        <w:t>stroomafwaartse</w:t>
      </w:r>
      <w:proofErr w:type="spellEnd"/>
      <w:r w:rsidRPr="009C34AC">
        <w:t xml:space="preserve"> korrelgrootteverfijning is identiek en ook het patroon van een fijnere </w:t>
      </w:r>
      <w:proofErr w:type="spellStart"/>
      <w:r w:rsidRPr="009C34AC">
        <w:t>rivieras</w:t>
      </w:r>
      <w:proofErr w:type="spellEnd"/>
      <w:r w:rsidRPr="009C34AC">
        <w:t xml:space="preserve"> omgeven door grover sediment was in beide jaren aanwezig.</w:t>
      </w:r>
      <w:r w:rsidR="00726429" w:rsidRPr="009C34AC">
        <w:t xml:space="preserve"> Dezelfde trends zijn ook in de data uit 1981-1983 zichtbaar (Frings et al 2023). </w:t>
      </w:r>
    </w:p>
    <w:p w14:paraId="6D753294" w14:textId="6E996773" w:rsidR="00614D09" w:rsidRPr="009C34AC" w:rsidRDefault="00BE77FD" w:rsidP="00614D09">
      <w:pPr>
        <w:spacing w:line="240" w:lineRule="auto"/>
        <w:ind w:firstLine="426"/>
        <w:jc w:val="both"/>
      </w:pPr>
      <w:r w:rsidRPr="009C34AC">
        <w:t xml:space="preserve">Dit is toch wel opmerkelijk. Niet alleen is er voor de </w:t>
      </w:r>
      <w:r w:rsidR="00726429" w:rsidRPr="009C34AC">
        <w:t>drie</w:t>
      </w:r>
      <w:r w:rsidRPr="009C34AC">
        <w:t xml:space="preserve"> meetcampagnes gebruik gemaakt van verschillende meettechnieken, ook </w:t>
      </w:r>
      <w:r w:rsidR="00726429" w:rsidRPr="009C34AC">
        <w:t xml:space="preserve">zijn er </w:t>
      </w:r>
      <w:r w:rsidRPr="009C34AC">
        <w:t xml:space="preserve">fysieke </w:t>
      </w:r>
      <w:r w:rsidR="00726429" w:rsidRPr="009C34AC">
        <w:t>ingrepen geweest i</w:t>
      </w:r>
      <w:r w:rsidRPr="009C34AC">
        <w:t>n het riviersysteem</w:t>
      </w:r>
      <w:r w:rsidR="00726429" w:rsidRPr="009C34AC">
        <w:t xml:space="preserve"> (denk aan </w:t>
      </w:r>
      <w:proofErr w:type="spellStart"/>
      <w:r w:rsidR="00726429" w:rsidRPr="009C34AC">
        <w:t>oeverontsteningen</w:t>
      </w:r>
      <w:proofErr w:type="spellEnd"/>
      <w:r w:rsidR="00726429" w:rsidRPr="009C34AC">
        <w:t xml:space="preserve"> en zomerbedverdiepingen) en vele hoogwaters. </w:t>
      </w:r>
      <w:r w:rsidRPr="009C34AC">
        <w:t xml:space="preserve">Blijkbaar is de invloed van al deze </w:t>
      </w:r>
      <w:r w:rsidR="00467DB2" w:rsidRPr="009C34AC">
        <w:t xml:space="preserve">gebeurtenissen </w:t>
      </w:r>
      <w:r w:rsidRPr="009C34AC">
        <w:t xml:space="preserve">op de bodemsamenstelling </w:t>
      </w:r>
      <w:r w:rsidR="00726429" w:rsidRPr="009C34AC">
        <w:t xml:space="preserve">van de Maas </w:t>
      </w:r>
      <w:r w:rsidRPr="009C34AC">
        <w:t xml:space="preserve">toch beperkt. </w:t>
      </w:r>
    </w:p>
    <w:p w14:paraId="2768DAA0" w14:textId="7C18ED1A" w:rsidR="0066374F" w:rsidRPr="009C34AC" w:rsidRDefault="00BC2BD6" w:rsidP="00614D09">
      <w:pPr>
        <w:spacing w:line="240" w:lineRule="auto"/>
        <w:ind w:firstLine="426"/>
        <w:jc w:val="both"/>
      </w:pPr>
      <w:r w:rsidRPr="009C34AC">
        <w:t xml:space="preserve">Geconcludeerd mag worden, dat de rivierbeheerder op dit moment een belastbaar en betrouwbaar beeld heeft van de grootschalige patronen in bodemsamenstelling op de Maas stroomafwaarts van ca. </w:t>
      </w:r>
      <w:proofErr w:type="spellStart"/>
      <w:r w:rsidRPr="009C34AC">
        <w:t>rkm</w:t>
      </w:r>
      <w:proofErr w:type="spellEnd"/>
      <w:r w:rsidRPr="009C34AC">
        <w:t xml:space="preserve"> 70 à 80.</w:t>
      </w:r>
    </w:p>
    <w:p w14:paraId="318120DC" w14:textId="68A0E97A" w:rsidR="00BC2BD6" w:rsidRPr="009C34AC" w:rsidRDefault="00BC2BD6" w:rsidP="00614D09">
      <w:pPr>
        <w:spacing w:line="240" w:lineRule="auto"/>
        <w:ind w:firstLine="426"/>
        <w:jc w:val="both"/>
      </w:pPr>
    </w:p>
    <w:p w14:paraId="7897C380" w14:textId="11B42DCE" w:rsidR="00BE77FD" w:rsidRPr="009C34AC" w:rsidRDefault="00BC2BD6" w:rsidP="00BE77FD">
      <w:pPr>
        <w:pStyle w:val="Huisstijl-Kop2"/>
      </w:pPr>
      <w:bookmarkStart w:id="20" w:name="_Toc155185882"/>
      <w:r w:rsidRPr="009C34AC">
        <w:t>A</w:t>
      </w:r>
      <w:r w:rsidR="00BE77FD" w:rsidRPr="009C34AC">
        <w:t>anbevelingen</w:t>
      </w:r>
      <w:bookmarkEnd w:id="20"/>
    </w:p>
    <w:p w14:paraId="5B12A739" w14:textId="175C8E8C" w:rsidR="00613C3B" w:rsidRPr="009C34AC" w:rsidRDefault="00613C3B" w:rsidP="00613C3B"/>
    <w:p w14:paraId="7555E535" w14:textId="0F6AD387" w:rsidR="004525C0" w:rsidRPr="009C34AC" w:rsidRDefault="004525C0" w:rsidP="00BE77FD">
      <w:pPr>
        <w:spacing w:line="240" w:lineRule="auto"/>
        <w:jc w:val="both"/>
      </w:pPr>
      <w:r w:rsidRPr="009C34AC">
        <w:t>Naar aanleiding van de meetcampagne van 2020 geven Frings et al (2023) een aantal aanbevelingen, die ook na de meetcampagne van 2021 overeind staan. In aanvulling op deze aanbevelingen, volgen uit de meetcampagne van 2021 onderstaande aanbevelingen.</w:t>
      </w:r>
    </w:p>
    <w:p w14:paraId="540FFAAA" w14:textId="29C847E1" w:rsidR="00BE77FD" w:rsidRPr="009C34AC" w:rsidRDefault="00BE77FD" w:rsidP="00BE77FD">
      <w:pPr>
        <w:spacing w:line="240" w:lineRule="auto"/>
      </w:pPr>
    </w:p>
    <w:p w14:paraId="037A53D1" w14:textId="2A85434F" w:rsidR="000028E4" w:rsidRPr="009C34AC" w:rsidRDefault="000028E4" w:rsidP="000028E4">
      <w:pPr>
        <w:pStyle w:val="Lijstalinea"/>
        <w:numPr>
          <w:ilvl w:val="0"/>
          <w:numId w:val="44"/>
        </w:numPr>
        <w:spacing w:line="240" w:lineRule="auto"/>
        <w:rPr>
          <w:i/>
        </w:rPr>
      </w:pPr>
      <w:r w:rsidRPr="009C34AC">
        <w:rPr>
          <w:i/>
        </w:rPr>
        <w:t>Kies  voor Hamonbemonstering</w:t>
      </w:r>
    </w:p>
    <w:p w14:paraId="4430D1FA" w14:textId="2E8D7ED6" w:rsidR="000028E4" w:rsidRPr="009C34AC" w:rsidRDefault="00AD772A" w:rsidP="00AD772A">
      <w:pPr>
        <w:spacing w:line="240" w:lineRule="auto"/>
        <w:jc w:val="both"/>
      </w:pPr>
      <w:r w:rsidRPr="009C34AC">
        <w:t xml:space="preserve">Hamonbemonstering biedt verschillende voordelen boven Van Veenbemonstering, vooral op riviertrajecten met een grindzandbedding (zie Sloff, 2022). Voor toekomstige meetcampagnes op het riviertraject dat in de voorliggende studie onderzocht is, adviseren we daarom gebruik te maken van Hamonbemonstering.  </w:t>
      </w:r>
    </w:p>
    <w:p w14:paraId="39564C39" w14:textId="696B2053" w:rsidR="009C34AC" w:rsidRDefault="009C34AC">
      <w:pPr>
        <w:spacing w:line="240" w:lineRule="auto"/>
      </w:pPr>
      <w:r>
        <w:br w:type="page"/>
      </w:r>
    </w:p>
    <w:p w14:paraId="4DC3F0BC" w14:textId="77777777" w:rsidR="000028E4" w:rsidRPr="009C34AC" w:rsidRDefault="000028E4" w:rsidP="00BE77FD">
      <w:pPr>
        <w:spacing w:line="240" w:lineRule="auto"/>
      </w:pPr>
    </w:p>
    <w:p w14:paraId="04102C92" w14:textId="787F8485" w:rsidR="00BE77FD" w:rsidRPr="009C34AC" w:rsidRDefault="000028E4" w:rsidP="00BE77FD">
      <w:pPr>
        <w:tabs>
          <w:tab w:val="left" w:pos="426"/>
        </w:tabs>
        <w:spacing w:line="240" w:lineRule="auto"/>
        <w:rPr>
          <w:i/>
          <w:iCs/>
        </w:rPr>
      </w:pPr>
      <w:r w:rsidRPr="009C34AC">
        <w:rPr>
          <w:i/>
          <w:iCs/>
        </w:rPr>
        <w:t>2</w:t>
      </w:r>
      <w:r w:rsidR="00BE77FD" w:rsidRPr="009C34AC">
        <w:rPr>
          <w:i/>
          <w:iCs/>
        </w:rPr>
        <w:t>.</w:t>
      </w:r>
      <w:r w:rsidR="00BE77FD" w:rsidRPr="009C34AC">
        <w:rPr>
          <w:i/>
          <w:iCs/>
        </w:rPr>
        <w:tab/>
      </w:r>
      <w:r w:rsidR="00C744B5" w:rsidRPr="009C34AC">
        <w:rPr>
          <w:i/>
          <w:iCs/>
        </w:rPr>
        <w:t xml:space="preserve">Registreer </w:t>
      </w:r>
      <w:r w:rsidR="00BC2BD6" w:rsidRPr="009C34AC">
        <w:rPr>
          <w:i/>
          <w:iCs/>
        </w:rPr>
        <w:t xml:space="preserve">metadata </w:t>
      </w:r>
      <w:r w:rsidR="00C744B5" w:rsidRPr="009C34AC">
        <w:rPr>
          <w:i/>
          <w:iCs/>
        </w:rPr>
        <w:t>en houd een logboek bij</w:t>
      </w:r>
    </w:p>
    <w:p w14:paraId="066FA9AB" w14:textId="391A480B" w:rsidR="000028E4" w:rsidRPr="009C34AC" w:rsidRDefault="00BC2BD6" w:rsidP="000028E4">
      <w:pPr>
        <w:spacing w:line="240" w:lineRule="auto"/>
        <w:jc w:val="both"/>
      </w:pPr>
      <w:r w:rsidRPr="009C34AC">
        <w:t xml:space="preserve">Om de resultaten van een bemonsteringscampagne goed te kunnen toepassen zijn metadata essentieel. </w:t>
      </w:r>
      <w:r w:rsidR="000028E4" w:rsidRPr="009C34AC">
        <w:t>In de dataleverantie van 2021 ontbrak</w:t>
      </w:r>
      <w:r w:rsidR="00993ACA">
        <w:t>en onder andere</w:t>
      </w:r>
      <w:r w:rsidR="000028E4" w:rsidRPr="009C34AC">
        <w:t xml:space="preserve"> de </w:t>
      </w:r>
      <w:r w:rsidR="00D30773" w:rsidRPr="009C34AC">
        <w:t>positie ten opzichte van de as, de bemonsteringsdiepte</w:t>
      </w:r>
      <w:r w:rsidR="00993ACA">
        <w:t xml:space="preserve">, </w:t>
      </w:r>
      <w:r w:rsidR="000028E4" w:rsidRPr="009C34AC">
        <w:t>de omvang van de deelmonsters en de aanduiding van het</w:t>
      </w:r>
      <w:r w:rsidRPr="009C34AC">
        <w:t xml:space="preserve"> laboratorium dat de korrelgroottebepaling heeft uitgevoerd</w:t>
      </w:r>
      <w:r w:rsidR="000028E4" w:rsidRPr="009C34AC">
        <w:t xml:space="preserve">. Een aantal van deze parameters kon gereconstrueerd worden, maar deze </w:t>
      </w:r>
      <w:proofErr w:type="spellStart"/>
      <w:r w:rsidR="000028E4" w:rsidRPr="009C34AC">
        <w:t>metainformatie</w:t>
      </w:r>
      <w:proofErr w:type="spellEnd"/>
      <w:r w:rsidR="000028E4" w:rsidRPr="009C34AC">
        <w:t xml:space="preserve"> behoort de korrelgrootteverdelingen meteen bij oplevering te vergezellen.</w:t>
      </w:r>
    </w:p>
    <w:p w14:paraId="4A50FA8B" w14:textId="3969A9D1" w:rsidR="00BE77FD" w:rsidRPr="009C34AC" w:rsidRDefault="00C744B5" w:rsidP="000028E4">
      <w:pPr>
        <w:tabs>
          <w:tab w:val="left" w:pos="426"/>
        </w:tabs>
        <w:spacing w:line="240" w:lineRule="auto"/>
        <w:jc w:val="both"/>
      </w:pPr>
      <w:r w:rsidRPr="009C34AC">
        <w:tab/>
        <w:t>Verder is e</w:t>
      </w:r>
      <w:r w:rsidR="000028E4" w:rsidRPr="009C34AC">
        <w:t>en logboek dat bijgehouden wordt tijdens de bemonstering en tijdens de zee</w:t>
      </w:r>
      <w:r w:rsidRPr="009C34AC">
        <w:t xml:space="preserve">fanalyse </w:t>
      </w:r>
      <w:r w:rsidR="000028E4" w:rsidRPr="009C34AC">
        <w:t>een zeer waardevol instrument om afwijkingen in de meetgegevens te kunnen interpreteren.</w:t>
      </w:r>
    </w:p>
    <w:p w14:paraId="7C35B08A" w14:textId="37DF6A10" w:rsidR="000028E4" w:rsidRPr="009C34AC" w:rsidRDefault="000028E4" w:rsidP="000028E4">
      <w:pPr>
        <w:tabs>
          <w:tab w:val="left" w:pos="426"/>
        </w:tabs>
        <w:spacing w:line="240" w:lineRule="auto"/>
        <w:jc w:val="both"/>
      </w:pPr>
    </w:p>
    <w:p w14:paraId="32A3BFC1" w14:textId="0D508AC9" w:rsidR="000028E4" w:rsidRPr="009C34AC" w:rsidRDefault="000028E4" w:rsidP="000028E4">
      <w:pPr>
        <w:tabs>
          <w:tab w:val="left" w:pos="426"/>
        </w:tabs>
        <w:spacing w:line="240" w:lineRule="auto"/>
        <w:jc w:val="both"/>
        <w:rPr>
          <w:i/>
          <w:iCs/>
        </w:rPr>
      </w:pPr>
      <w:r w:rsidRPr="009C34AC">
        <w:rPr>
          <w:i/>
          <w:iCs/>
        </w:rPr>
        <w:t xml:space="preserve">3. </w:t>
      </w:r>
      <w:r w:rsidRPr="009C34AC">
        <w:rPr>
          <w:i/>
          <w:iCs/>
        </w:rPr>
        <w:tab/>
        <w:t xml:space="preserve">Houd de </w:t>
      </w:r>
      <w:r w:rsidR="00C519FE" w:rsidRPr="009C34AC">
        <w:rPr>
          <w:i/>
          <w:iCs/>
        </w:rPr>
        <w:t xml:space="preserve">bepaling van </w:t>
      </w:r>
      <w:proofErr w:type="spellStart"/>
      <w:r w:rsidR="00C519FE" w:rsidRPr="009C34AC">
        <w:rPr>
          <w:i/>
          <w:iCs/>
        </w:rPr>
        <w:t>Dmax</w:t>
      </w:r>
      <w:proofErr w:type="spellEnd"/>
      <w:r w:rsidR="00C519FE" w:rsidRPr="009C34AC">
        <w:rPr>
          <w:i/>
          <w:iCs/>
        </w:rPr>
        <w:t xml:space="preserve"> en de </w:t>
      </w:r>
      <w:r w:rsidRPr="009C34AC">
        <w:rPr>
          <w:i/>
          <w:iCs/>
        </w:rPr>
        <w:t>omvang van deelmonsters tegen het licht</w:t>
      </w:r>
    </w:p>
    <w:p w14:paraId="5C514EAC" w14:textId="682572FE" w:rsidR="00AD772A" w:rsidRPr="009C34AC" w:rsidRDefault="00AD772A" w:rsidP="000028E4">
      <w:pPr>
        <w:tabs>
          <w:tab w:val="left" w:pos="426"/>
        </w:tabs>
        <w:spacing w:line="240" w:lineRule="auto"/>
        <w:jc w:val="both"/>
        <w:rPr>
          <w:iCs/>
        </w:rPr>
      </w:pPr>
      <w:r w:rsidRPr="009C34AC">
        <w:rPr>
          <w:iCs/>
        </w:rPr>
        <w:t xml:space="preserve">Sedimentmonsters moeten voldoende omvang hebben om ervoor te zorgen dat ze een representatieve afspiegeling zijn van het bodemsediment op de monsterlocatie. Om te voorkomen dat individuele grote stenen een stempel drukken op </w:t>
      </w:r>
      <w:r w:rsidRPr="009C34AC">
        <w:t>de te berekenen korrelkarakteristieken</w:t>
      </w:r>
      <w:r w:rsidRPr="009C34AC">
        <w:rPr>
          <w:iCs/>
        </w:rPr>
        <w:t>, wordt vaak gesteld dat de massa van de grootste steen niet meer dan 1 à 2 procent van de monstermassa mag bedragen.</w:t>
      </w:r>
    </w:p>
    <w:p w14:paraId="12331F0B" w14:textId="0E15C670" w:rsidR="00AD772A" w:rsidRPr="009C34AC" w:rsidRDefault="00AD772A" w:rsidP="000028E4">
      <w:pPr>
        <w:tabs>
          <w:tab w:val="left" w:pos="426"/>
        </w:tabs>
        <w:spacing w:line="240" w:lineRule="auto"/>
        <w:jc w:val="both"/>
        <w:rPr>
          <w:iCs/>
        </w:rPr>
      </w:pPr>
      <w:r w:rsidRPr="009C34AC">
        <w:rPr>
          <w:iCs/>
        </w:rPr>
        <w:tab/>
        <w:t xml:space="preserve">Met een Hamongrijper kunnen monsters met een volume van </w:t>
      </w:r>
      <w:r w:rsidR="00D30773" w:rsidRPr="009C34AC">
        <w:rPr>
          <w:iCs/>
        </w:rPr>
        <w:t>35</w:t>
      </w:r>
      <w:r w:rsidRPr="009C34AC">
        <w:rPr>
          <w:iCs/>
        </w:rPr>
        <w:t xml:space="preserve"> l verzameld worden. Uitgaande van een sedimentdichtheid van 2600 kg/m</w:t>
      </w:r>
      <w:r w:rsidRPr="009C34AC">
        <w:rPr>
          <w:iCs/>
          <w:vertAlign w:val="superscript"/>
        </w:rPr>
        <w:t>3</w:t>
      </w:r>
      <w:r w:rsidRPr="009C34AC">
        <w:rPr>
          <w:iCs/>
        </w:rPr>
        <w:t xml:space="preserve"> en een porositeit</w:t>
      </w:r>
      <w:r w:rsidR="00D30773" w:rsidRPr="009C34AC">
        <w:rPr>
          <w:iCs/>
        </w:rPr>
        <w:t xml:space="preserve"> van 35%, kunnen monsters van 59</w:t>
      </w:r>
      <w:r w:rsidRPr="009C34AC">
        <w:rPr>
          <w:iCs/>
        </w:rPr>
        <w:t xml:space="preserve"> kg genomen worden. </w:t>
      </w:r>
      <w:r w:rsidR="006211AE" w:rsidRPr="009C34AC">
        <w:rPr>
          <w:iCs/>
        </w:rPr>
        <w:t xml:space="preserve">Dit is </w:t>
      </w:r>
      <w:r w:rsidR="00633001" w:rsidRPr="009C34AC">
        <w:rPr>
          <w:iCs/>
        </w:rPr>
        <w:t xml:space="preserve">in theorie </w:t>
      </w:r>
      <w:r w:rsidR="006211AE" w:rsidRPr="009C34AC">
        <w:rPr>
          <w:iCs/>
        </w:rPr>
        <w:t xml:space="preserve">voldoende voor sedimenten met een maximale korrelgrootte </w:t>
      </w:r>
      <w:r w:rsidR="00C519FE" w:rsidRPr="009C34AC">
        <w:rPr>
          <w:iCs/>
        </w:rPr>
        <w:t>(</w:t>
      </w:r>
      <w:proofErr w:type="spellStart"/>
      <w:r w:rsidR="00C519FE" w:rsidRPr="009C34AC">
        <w:rPr>
          <w:iCs/>
        </w:rPr>
        <w:t>Dmax</w:t>
      </w:r>
      <w:proofErr w:type="spellEnd"/>
      <w:r w:rsidR="00C519FE" w:rsidRPr="009C34AC">
        <w:rPr>
          <w:iCs/>
        </w:rPr>
        <w:t xml:space="preserve">) </w:t>
      </w:r>
      <w:r w:rsidR="00633001" w:rsidRPr="009C34AC">
        <w:rPr>
          <w:iCs/>
        </w:rPr>
        <w:t>van ca. 95</w:t>
      </w:r>
      <w:r w:rsidR="006211AE" w:rsidRPr="009C34AC">
        <w:rPr>
          <w:iCs/>
        </w:rPr>
        <w:t xml:space="preserve"> mm en daarmee </w:t>
      </w:r>
      <w:r w:rsidR="00633001" w:rsidRPr="009C34AC">
        <w:rPr>
          <w:iCs/>
        </w:rPr>
        <w:t>redelijk</w:t>
      </w:r>
      <w:r w:rsidR="006211AE" w:rsidRPr="009C34AC">
        <w:rPr>
          <w:iCs/>
        </w:rPr>
        <w:t xml:space="preserve"> passend voor de sedimenten op het onderzochte traject van de Maas. </w:t>
      </w:r>
    </w:p>
    <w:p w14:paraId="1430F119" w14:textId="60C2A9F9" w:rsidR="00AD772A" w:rsidRPr="009C34AC" w:rsidRDefault="005626E8" w:rsidP="000028E4">
      <w:pPr>
        <w:tabs>
          <w:tab w:val="left" w:pos="426"/>
        </w:tabs>
        <w:spacing w:line="240" w:lineRule="auto"/>
        <w:jc w:val="both"/>
        <w:rPr>
          <w:iCs/>
        </w:rPr>
      </w:pPr>
      <w:r w:rsidRPr="009C34AC">
        <w:rPr>
          <w:iCs/>
        </w:rPr>
        <w:tab/>
        <w:t>Is er inderdaad sprake van ee</w:t>
      </w:r>
      <w:r w:rsidR="00633001" w:rsidRPr="009C34AC">
        <w:rPr>
          <w:iCs/>
        </w:rPr>
        <w:t>n maximale korrelgrootte van 195 mm, dan moet het monster van 35 l (59</w:t>
      </w:r>
      <w:r w:rsidRPr="009C34AC">
        <w:rPr>
          <w:iCs/>
        </w:rPr>
        <w:t xml:space="preserve"> kg) in zijn geheel gezeefd worden. Dat kan eventueel in twee stappen, waarbij het grove deel van het monster in zijn geheel gezeefd wordt, en van het fijne deel een representatief deelmonster genomen wordt voor zeefanalyse). Is de maxima</w:t>
      </w:r>
      <w:r w:rsidR="00633001" w:rsidRPr="009C34AC">
        <w:rPr>
          <w:iCs/>
        </w:rPr>
        <w:t>le korrelgrootte kleiner dan 95</w:t>
      </w:r>
      <w:r w:rsidRPr="009C34AC">
        <w:rPr>
          <w:iCs/>
        </w:rPr>
        <w:t xml:space="preserve"> mm (bijvoorbeeld slechts 10 mm), dan is het niet verstandig om het gehele monster te zeven, omdat dit onnodig veel tijd en geld kost.</w:t>
      </w:r>
    </w:p>
    <w:p w14:paraId="21F9C883" w14:textId="7ADB1C82" w:rsidR="00C519FE" w:rsidRPr="009C34AC" w:rsidRDefault="005626E8" w:rsidP="000028E4">
      <w:pPr>
        <w:tabs>
          <w:tab w:val="left" w:pos="426"/>
        </w:tabs>
        <w:spacing w:line="240" w:lineRule="auto"/>
        <w:jc w:val="both"/>
        <w:rPr>
          <w:iCs/>
        </w:rPr>
      </w:pPr>
      <w:r w:rsidRPr="009C34AC">
        <w:rPr>
          <w:iCs/>
        </w:rPr>
        <w:tab/>
      </w:r>
      <w:r w:rsidR="00C519FE" w:rsidRPr="009C34AC">
        <w:rPr>
          <w:iCs/>
        </w:rPr>
        <w:t xml:space="preserve">Om te kunnen beoordelen of een monster van voldoende omvang is, is kennis van </w:t>
      </w:r>
      <w:proofErr w:type="spellStart"/>
      <w:r w:rsidR="00C519FE" w:rsidRPr="009C34AC">
        <w:rPr>
          <w:iCs/>
        </w:rPr>
        <w:t>Dmax</w:t>
      </w:r>
      <w:proofErr w:type="spellEnd"/>
      <w:r w:rsidR="00C519FE" w:rsidRPr="009C34AC">
        <w:rPr>
          <w:iCs/>
        </w:rPr>
        <w:t xml:space="preserve"> nodig. In de bemonsteringscampagne van 2021 is </w:t>
      </w:r>
      <w:proofErr w:type="spellStart"/>
      <w:r w:rsidR="00C519FE" w:rsidRPr="009C34AC">
        <w:rPr>
          <w:iCs/>
        </w:rPr>
        <w:t>Dmax</w:t>
      </w:r>
      <w:proofErr w:type="spellEnd"/>
      <w:r w:rsidR="00C519FE" w:rsidRPr="009C34AC">
        <w:rPr>
          <w:iCs/>
        </w:rPr>
        <w:t xml:space="preserve"> niet afdoende bepaald. Ten eerste is niet voor alle monsters een </w:t>
      </w:r>
      <w:proofErr w:type="spellStart"/>
      <w:r w:rsidR="00C519FE" w:rsidRPr="009C34AC">
        <w:rPr>
          <w:iCs/>
        </w:rPr>
        <w:t>Dmax</w:t>
      </w:r>
      <w:proofErr w:type="spellEnd"/>
      <w:r w:rsidR="00C519FE" w:rsidRPr="009C34AC">
        <w:rPr>
          <w:iCs/>
        </w:rPr>
        <w:t xml:space="preserve">-bepaling uitgevoerd. Ten tweede is </w:t>
      </w:r>
      <w:proofErr w:type="spellStart"/>
      <w:r w:rsidR="00C519FE" w:rsidRPr="009C34AC">
        <w:rPr>
          <w:iCs/>
        </w:rPr>
        <w:t>Dmax</w:t>
      </w:r>
      <w:proofErr w:type="spellEnd"/>
      <w:r w:rsidR="00C519FE" w:rsidRPr="009C34AC">
        <w:rPr>
          <w:iCs/>
        </w:rPr>
        <w:t xml:space="preserve"> pas in het laboratorium bepaald, waar vaak slechts een heel klein deel van het oorspronkelijke monsters is geanalyseerd, omdat eerst aan boord een deelmonster is genomen, en vervolgens in het laboratorium daarvan opnieuw een deelmonster. De kans dat de grootste korrel in het deelmonster terecht komt is daarmee dus zeer gering geworden. </w:t>
      </w:r>
      <w:proofErr w:type="spellStart"/>
      <w:r w:rsidR="00C519FE" w:rsidRPr="009C34AC">
        <w:rPr>
          <w:iCs/>
        </w:rPr>
        <w:t>Dmax</w:t>
      </w:r>
      <w:proofErr w:type="spellEnd"/>
      <w:r w:rsidR="00C519FE" w:rsidRPr="009C34AC">
        <w:rPr>
          <w:iCs/>
        </w:rPr>
        <w:t xml:space="preserve"> zou daarom niet alleen in het laboratorium, maar ook in het veld, vóór het nemen van deelmonsters bepaald moeten worden.</w:t>
      </w:r>
    </w:p>
    <w:p w14:paraId="7C803EA4" w14:textId="03A42AC6" w:rsidR="00C519FE" w:rsidRDefault="00C519FE" w:rsidP="000028E4">
      <w:pPr>
        <w:tabs>
          <w:tab w:val="left" w:pos="426"/>
        </w:tabs>
        <w:spacing w:line="240" w:lineRule="auto"/>
        <w:jc w:val="both"/>
        <w:rPr>
          <w:iCs/>
        </w:rPr>
      </w:pPr>
      <w:r w:rsidRPr="009C34AC">
        <w:rPr>
          <w:iCs/>
        </w:rPr>
        <w:tab/>
        <w:t xml:space="preserve">Ook de procedure voor het nemen van deelmonsters moet tegen het licht gehouden worden. Op dit moment zijn er vaste protocollen voor het nemen van deelmonsters aan boord van het schip en vaste protocollen voor het nemen van deelmonsters in het laboratorium die niet op elkaar afgestemd zijn. </w:t>
      </w:r>
      <w:r w:rsidR="004525C0" w:rsidRPr="009C34AC">
        <w:rPr>
          <w:iCs/>
        </w:rPr>
        <w:t>Verwacht wordt, dat hierbij een te grote reductie van de monsters plaats vindt, waardoor de resulterende korrelgrootteverdelingen niet alle representatief zullen zijn. Sloff (2022) heeft voor de Rijntakken ook bedenkingen ten aanzien van de omvang van deelmonsters.</w:t>
      </w:r>
      <w:r w:rsidR="004525C0">
        <w:rPr>
          <w:iCs/>
        </w:rPr>
        <w:t xml:space="preserve"> </w:t>
      </w:r>
    </w:p>
    <w:p w14:paraId="747B2F4A" w14:textId="1779A4BC" w:rsidR="00C519FE" w:rsidRDefault="00C519FE" w:rsidP="000028E4">
      <w:pPr>
        <w:tabs>
          <w:tab w:val="left" w:pos="426"/>
        </w:tabs>
        <w:spacing w:line="240" w:lineRule="auto"/>
        <w:jc w:val="both"/>
        <w:rPr>
          <w:iCs/>
        </w:rPr>
      </w:pPr>
    </w:p>
    <w:p w14:paraId="6537F628" w14:textId="08FD08D9" w:rsidR="00633001" w:rsidRDefault="00633001" w:rsidP="00633001">
      <w:pPr>
        <w:tabs>
          <w:tab w:val="left" w:pos="426"/>
        </w:tabs>
        <w:spacing w:line="240" w:lineRule="auto"/>
        <w:jc w:val="both"/>
        <w:rPr>
          <w:i/>
          <w:iCs/>
        </w:rPr>
      </w:pPr>
      <w:r>
        <w:rPr>
          <w:i/>
          <w:iCs/>
        </w:rPr>
        <w:t xml:space="preserve">3. </w:t>
      </w:r>
      <w:r>
        <w:rPr>
          <w:i/>
          <w:iCs/>
        </w:rPr>
        <w:tab/>
        <w:t>Leg de methode vast in een werkprotocol</w:t>
      </w:r>
    </w:p>
    <w:p w14:paraId="4DDAA391" w14:textId="56D863E7" w:rsidR="00BE77FD" w:rsidRPr="00BC2BD6" w:rsidRDefault="00633001" w:rsidP="00633001">
      <w:pPr>
        <w:spacing w:line="240" w:lineRule="auto"/>
        <w:jc w:val="both"/>
      </w:pPr>
      <w:r w:rsidRPr="00633001">
        <w:t>Met de uitgevoerde meetcampagnes</w:t>
      </w:r>
      <w:r>
        <w:t xml:space="preserve"> in 2020 en 2021</w:t>
      </w:r>
      <w:r w:rsidRPr="00633001">
        <w:t xml:space="preserve"> is kennis en ervaring opgebouwd over het bemonsteren van de riviersedimenten van Maas en Rijn. Voor toekomstige meetcampagnes is het noodzakelijk deze kennis </w:t>
      </w:r>
      <w:r>
        <w:t>vast te leggen in een werkprotocol</w:t>
      </w:r>
      <w:r w:rsidRPr="00633001">
        <w:t xml:space="preserve">.  </w:t>
      </w:r>
    </w:p>
    <w:p w14:paraId="1B8E9C85" w14:textId="0B9ECAD3" w:rsidR="00E05213" w:rsidRPr="00C744B5" w:rsidRDefault="00E05213" w:rsidP="002E64DB">
      <w:pPr>
        <w:pStyle w:val="Huisstijl-Kop1"/>
        <w:rPr>
          <w:color w:val="auto"/>
        </w:rPr>
      </w:pPr>
      <w:bookmarkStart w:id="21" w:name="_Toc155185883"/>
      <w:r w:rsidRPr="00C744B5">
        <w:rPr>
          <w:color w:val="auto"/>
        </w:rPr>
        <w:lastRenderedPageBreak/>
        <w:t>Conclusie</w:t>
      </w:r>
      <w:bookmarkEnd w:id="21"/>
    </w:p>
    <w:p w14:paraId="4245446B" w14:textId="1CE3EBD5" w:rsidR="00B64623" w:rsidRPr="00B64623" w:rsidRDefault="00D24DA1" w:rsidP="00B64623">
      <w:pPr>
        <w:jc w:val="both"/>
        <w:rPr>
          <w:color w:val="auto"/>
        </w:rPr>
      </w:pPr>
      <w:r w:rsidRPr="00B64623">
        <w:rPr>
          <w:color w:val="auto"/>
        </w:rPr>
        <w:t xml:space="preserve">De bodem van de Maas is </w:t>
      </w:r>
      <w:r w:rsidR="00860D6B" w:rsidRPr="00B64623">
        <w:rPr>
          <w:color w:val="auto"/>
        </w:rPr>
        <w:t>heterogeen. De variatie in korrelgrootte is grillig en de bandbreedte in korrelgrootte binnen stuwpanden is aanzienlijk. De bodem van de Maas bestaat</w:t>
      </w:r>
      <w:r w:rsidR="00B64623" w:rsidRPr="00B64623">
        <w:rPr>
          <w:color w:val="auto"/>
        </w:rPr>
        <w:t xml:space="preserve"> voornamelijk uit grind en zand</w:t>
      </w:r>
      <w:r w:rsidR="00860D6B" w:rsidRPr="00B64623">
        <w:rPr>
          <w:color w:val="auto"/>
        </w:rPr>
        <w:t>.</w:t>
      </w:r>
      <w:r w:rsidR="00B64623" w:rsidRPr="00B64623">
        <w:rPr>
          <w:color w:val="auto"/>
        </w:rPr>
        <w:t xml:space="preserve"> </w:t>
      </w:r>
      <w:r w:rsidR="00B64623">
        <w:rPr>
          <w:color w:val="auto"/>
        </w:rPr>
        <w:t>In het najaar van 2021 werd de Maasbodem v</w:t>
      </w:r>
      <w:r w:rsidRPr="00B64623">
        <w:rPr>
          <w:color w:val="auto"/>
        </w:rPr>
        <w:t>an bovenstrooms naar benedenstrooms beduidend fijner</w:t>
      </w:r>
      <w:r w:rsidR="005B2DF6" w:rsidRPr="00B64623">
        <w:rPr>
          <w:color w:val="auto"/>
        </w:rPr>
        <w:t xml:space="preserve">. </w:t>
      </w:r>
      <w:r w:rsidRPr="00B64623">
        <w:rPr>
          <w:color w:val="auto"/>
        </w:rPr>
        <w:t>He</w:t>
      </w:r>
      <w:r w:rsidR="00B64623">
        <w:rPr>
          <w:color w:val="auto"/>
        </w:rPr>
        <w:t>t gehalte aan steen en grind nam</w:t>
      </w:r>
      <w:r w:rsidRPr="00B64623">
        <w:rPr>
          <w:color w:val="auto"/>
        </w:rPr>
        <w:t xml:space="preserve"> sterk af </w:t>
      </w:r>
      <w:r w:rsidR="00B64623">
        <w:rPr>
          <w:color w:val="auto"/>
        </w:rPr>
        <w:t>en de grinddiameter daalde. Daardoor daalde</w:t>
      </w:r>
      <w:r w:rsidRPr="00B64623">
        <w:rPr>
          <w:color w:val="auto"/>
        </w:rPr>
        <w:t xml:space="preserve"> ook de ruwheid van de rivierbodem. Teg</w:t>
      </w:r>
      <w:r w:rsidR="00B64623">
        <w:rPr>
          <w:color w:val="auto"/>
        </w:rPr>
        <w:t xml:space="preserve">elijkertijd nam het zandgehalte </w:t>
      </w:r>
      <w:r w:rsidRPr="00B64623">
        <w:rPr>
          <w:color w:val="auto"/>
        </w:rPr>
        <w:t>toe</w:t>
      </w:r>
      <w:r w:rsidR="005B2DF6" w:rsidRPr="00B64623">
        <w:rPr>
          <w:color w:val="auto"/>
        </w:rPr>
        <w:t>.</w:t>
      </w:r>
      <w:r w:rsidRPr="00B64623">
        <w:rPr>
          <w:color w:val="auto"/>
        </w:rPr>
        <w:t xml:space="preserve"> Dit </w:t>
      </w:r>
      <w:r w:rsidR="0007362B" w:rsidRPr="00B64623">
        <w:rPr>
          <w:color w:val="auto"/>
        </w:rPr>
        <w:t xml:space="preserve">ging </w:t>
      </w:r>
      <w:r w:rsidRPr="00B64623">
        <w:rPr>
          <w:color w:val="auto"/>
        </w:rPr>
        <w:t>gepaard met een afname van de geometrisch gemiddelde korrelgrootte</w:t>
      </w:r>
      <w:r w:rsidR="00B64623" w:rsidRPr="00B64623">
        <w:rPr>
          <w:color w:val="auto"/>
        </w:rPr>
        <w:t xml:space="preserve">. Het zandgehalte was het hoogst op de </w:t>
      </w:r>
      <w:proofErr w:type="spellStart"/>
      <w:r w:rsidR="00B64623" w:rsidRPr="00B64623">
        <w:rPr>
          <w:color w:val="auto"/>
        </w:rPr>
        <w:t>rivieras</w:t>
      </w:r>
      <w:proofErr w:type="spellEnd"/>
      <w:r w:rsidR="00B64623" w:rsidRPr="00B64623">
        <w:rPr>
          <w:color w:val="auto"/>
        </w:rPr>
        <w:t xml:space="preserve"> en het laagst in de rechterrivierhelft.</w:t>
      </w:r>
    </w:p>
    <w:p w14:paraId="2A0B70AC" w14:textId="1260469B" w:rsidR="00C744B5" w:rsidRDefault="0007362B" w:rsidP="0007362B">
      <w:pPr>
        <w:ind w:firstLine="426"/>
        <w:jc w:val="both"/>
        <w:rPr>
          <w:color w:val="auto"/>
        </w:rPr>
      </w:pPr>
      <w:r w:rsidRPr="00C744B5">
        <w:rPr>
          <w:color w:val="auto"/>
        </w:rPr>
        <w:t xml:space="preserve">Vergelijken we de korrelgroottedatasets uit </w:t>
      </w:r>
      <w:r w:rsidR="00B64623" w:rsidRPr="00C744B5">
        <w:rPr>
          <w:color w:val="auto"/>
        </w:rPr>
        <w:t>2021 met die van 2020</w:t>
      </w:r>
      <w:r w:rsidRPr="00C744B5">
        <w:rPr>
          <w:color w:val="auto"/>
        </w:rPr>
        <w:t xml:space="preserve">, vallen  opmerkelijke gelijkenissen op. De trend van </w:t>
      </w:r>
      <w:proofErr w:type="spellStart"/>
      <w:r w:rsidRPr="00C744B5">
        <w:rPr>
          <w:color w:val="auto"/>
        </w:rPr>
        <w:t>stroomafwaartse</w:t>
      </w:r>
      <w:proofErr w:type="spellEnd"/>
      <w:r w:rsidRPr="00C744B5">
        <w:rPr>
          <w:color w:val="auto"/>
        </w:rPr>
        <w:t xml:space="preserve"> korrelgrootteverfijning </w:t>
      </w:r>
      <w:r w:rsidR="00C744B5" w:rsidRPr="00C744B5">
        <w:rPr>
          <w:color w:val="auto"/>
        </w:rPr>
        <w:t>was</w:t>
      </w:r>
      <w:r w:rsidRPr="00C744B5">
        <w:rPr>
          <w:color w:val="auto"/>
        </w:rPr>
        <w:t xml:space="preserve"> nagenoeg identiek en </w:t>
      </w:r>
      <w:r w:rsidR="00C744B5" w:rsidRPr="00C744B5">
        <w:rPr>
          <w:color w:val="auto"/>
        </w:rPr>
        <w:t xml:space="preserve">datzelfde geldt voor het </w:t>
      </w:r>
      <w:r w:rsidRPr="00C744B5">
        <w:rPr>
          <w:color w:val="auto"/>
        </w:rPr>
        <w:t xml:space="preserve">patroon van een fijnere </w:t>
      </w:r>
      <w:proofErr w:type="spellStart"/>
      <w:r w:rsidRPr="00C744B5">
        <w:rPr>
          <w:color w:val="auto"/>
        </w:rPr>
        <w:t>rivieras</w:t>
      </w:r>
      <w:proofErr w:type="spellEnd"/>
      <w:r w:rsidRPr="00C744B5">
        <w:rPr>
          <w:color w:val="auto"/>
        </w:rPr>
        <w:t xml:space="preserve"> met een grovere bedding aan weerszijden daarvan. </w:t>
      </w:r>
      <w:r w:rsidR="00C744B5">
        <w:rPr>
          <w:color w:val="auto"/>
        </w:rPr>
        <w:t xml:space="preserve">Toch is er wel degelijk een verschil: de Maasbodem </w:t>
      </w:r>
      <w:r w:rsidR="00C744B5" w:rsidRPr="009C34AC">
        <w:rPr>
          <w:color w:val="auto"/>
        </w:rPr>
        <w:t xml:space="preserve">was volgens de meetcampagne in 2021 beduidend fijner dan volgens de meetcampagne in 2020, vooral op het riviertraject </w:t>
      </w:r>
      <w:proofErr w:type="spellStart"/>
      <w:r w:rsidR="00C744B5" w:rsidRPr="009C34AC">
        <w:rPr>
          <w:color w:val="auto"/>
        </w:rPr>
        <w:t>rkm</w:t>
      </w:r>
      <w:proofErr w:type="spellEnd"/>
      <w:r w:rsidR="00C744B5" w:rsidRPr="009C34AC">
        <w:rPr>
          <w:color w:val="auto"/>
        </w:rPr>
        <w:t xml:space="preserve"> 70-190. Zo was het zandgehalte in de dataset van 2020 gemiddeld 60% en in de dataset van 2021 gemiddeld 67%. Dit kan te maken hebben met verschillen </w:t>
      </w:r>
      <w:r w:rsidR="00993ACA">
        <w:rPr>
          <w:color w:val="auto"/>
        </w:rPr>
        <w:t>in</w:t>
      </w:r>
      <w:r w:rsidR="00C744B5" w:rsidRPr="009C34AC">
        <w:rPr>
          <w:color w:val="auto"/>
        </w:rPr>
        <w:t xml:space="preserve"> bemonsteringswijze (in 2020 werd de Van Veengrijper benut en in 2021 </w:t>
      </w:r>
      <w:r w:rsidR="009C34AC">
        <w:rPr>
          <w:color w:val="auto"/>
        </w:rPr>
        <w:t xml:space="preserve">voornamelijk </w:t>
      </w:r>
      <w:r w:rsidR="00C744B5" w:rsidRPr="009C34AC">
        <w:rPr>
          <w:color w:val="auto"/>
        </w:rPr>
        <w:t xml:space="preserve">de </w:t>
      </w:r>
      <w:proofErr w:type="spellStart"/>
      <w:r w:rsidR="00C744B5" w:rsidRPr="009C34AC">
        <w:rPr>
          <w:color w:val="auto"/>
        </w:rPr>
        <w:t>Hamonhapper</w:t>
      </w:r>
      <w:proofErr w:type="spellEnd"/>
      <w:r w:rsidR="00C744B5" w:rsidRPr="009C34AC">
        <w:rPr>
          <w:color w:val="auto"/>
        </w:rPr>
        <w:t>), maar het is ook mogelijk, dat we hier de effecten zien van het zomerhoogwater van 2021</w:t>
      </w:r>
      <w:r w:rsidR="00C744B5">
        <w:rPr>
          <w:color w:val="auto"/>
        </w:rPr>
        <w:t>, dat immers zorgde voor een toegenomen zandleverantie vanaf bovenstrooms en voor het opbreken van de pleisterlaag, waardoor vermoedelijk men</w:t>
      </w:r>
      <w:r w:rsidR="00993ACA">
        <w:rPr>
          <w:color w:val="auto"/>
        </w:rPr>
        <w:t>g</w:t>
      </w:r>
      <w:r w:rsidR="00C744B5">
        <w:rPr>
          <w:color w:val="auto"/>
        </w:rPr>
        <w:t xml:space="preserve">ing optrad van de grove rivierbodemsedimenten met de fijnere sedimenten daaronder.  </w:t>
      </w:r>
    </w:p>
    <w:p w14:paraId="382CC3DF" w14:textId="19B25010" w:rsidR="00C744B5" w:rsidRPr="00C744B5" w:rsidRDefault="0007362B" w:rsidP="0007362B">
      <w:pPr>
        <w:ind w:firstLine="426"/>
        <w:jc w:val="both"/>
        <w:rPr>
          <w:color w:val="auto"/>
        </w:rPr>
      </w:pPr>
      <w:r w:rsidRPr="00C744B5">
        <w:rPr>
          <w:color w:val="auto"/>
        </w:rPr>
        <w:t>Voor toekoms</w:t>
      </w:r>
      <w:r w:rsidR="00C744B5" w:rsidRPr="00C744B5">
        <w:rPr>
          <w:color w:val="auto"/>
        </w:rPr>
        <w:t>tige meetcampagnes wordt</w:t>
      </w:r>
      <w:r w:rsidRPr="00C744B5">
        <w:rPr>
          <w:color w:val="auto"/>
        </w:rPr>
        <w:t xml:space="preserve"> aanbevolen te kiezen voor </w:t>
      </w:r>
      <w:r w:rsidR="00C744B5" w:rsidRPr="00C744B5">
        <w:rPr>
          <w:color w:val="auto"/>
        </w:rPr>
        <w:t xml:space="preserve">de </w:t>
      </w:r>
      <w:proofErr w:type="spellStart"/>
      <w:r w:rsidR="00C744B5" w:rsidRPr="00C744B5">
        <w:rPr>
          <w:color w:val="auto"/>
        </w:rPr>
        <w:t>Hammonhapper</w:t>
      </w:r>
      <w:proofErr w:type="spellEnd"/>
      <w:r w:rsidR="00C744B5" w:rsidRPr="00C744B5">
        <w:rPr>
          <w:color w:val="auto"/>
        </w:rPr>
        <w:t>, monsters van voldoende omvang te analyseren</w:t>
      </w:r>
      <w:r w:rsidR="00633001">
        <w:rPr>
          <w:color w:val="auto"/>
        </w:rPr>
        <w:t xml:space="preserve">, </w:t>
      </w:r>
      <w:r w:rsidR="00C744B5" w:rsidRPr="00C744B5">
        <w:rPr>
          <w:color w:val="auto"/>
        </w:rPr>
        <w:t>aandacht te besteden aan de registratie van metadata</w:t>
      </w:r>
      <w:r w:rsidR="00633001">
        <w:rPr>
          <w:color w:val="auto"/>
        </w:rPr>
        <w:t xml:space="preserve"> en de methodieken vast te leggen in een werkprotocol</w:t>
      </w:r>
      <w:r w:rsidR="00C744B5" w:rsidRPr="00C744B5">
        <w:rPr>
          <w:color w:val="auto"/>
        </w:rPr>
        <w:t>.</w:t>
      </w:r>
    </w:p>
    <w:p w14:paraId="236BD1EE" w14:textId="7A615F04" w:rsidR="00C744B5" w:rsidRDefault="00C744B5" w:rsidP="0007362B">
      <w:pPr>
        <w:ind w:firstLine="426"/>
        <w:jc w:val="both"/>
        <w:rPr>
          <w:color w:val="ED7D31" w:themeColor="accent2"/>
        </w:rPr>
      </w:pPr>
    </w:p>
    <w:p w14:paraId="04870834" w14:textId="77777777" w:rsidR="00C744B5" w:rsidRDefault="00C744B5" w:rsidP="0007362B">
      <w:pPr>
        <w:ind w:firstLine="426"/>
        <w:jc w:val="both"/>
        <w:rPr>
          <w:color w:val="ED7D31" w:themeColor="accent2"/>
        </w:rPr>
      </w:pPr>
    </w:p>
    <w:p w14:paraId="30CE5125" w14:textId="77777777" w:rsidR="0007362B" w:rsidRPr="00C74560" w:rsidRDefault="0007362B" w:rsidP="000B5F8B">
      <w:pPr>
        <w:ind w:firstLine="426"/>
        <w:jc w:val="both"/>
        <w:rPr>
          <w:color w:val="ED7D31" w:themeColor="accent2"/>
        </w:rPr>
      </w:pPr>
    </w:p>
    <w:p w14:paraId="570042E1" w14:textId="77777777" w:rsidR="00E05213" w:rsidRPr="00C74560" w:rsidRDefault="00E05213">
      <w:pPr>
        <w:rPr>
          <w:color w:val="ED7D31" w:themeColor="accent2"/>
        </w:rPr>
      </w:pPr>
    </w:p>
    <w:p w14:paraId="5A65CC72" w14:textId="74C54BCE" w:rsidR="00D24DA1" w:rsidRDefault="00D24DA1" w:rsidP="00D24DA1">
      <w:pPr>
        <w:jc w:val="both"/>
      </w:pPr>
    </w:p>
    <w:p w14:paraId="401294A5" w14:textId="45812D41" w:rsidR="00146433" w:rsidRDefault="00146433">
      <w:pPr>
        <w:spacing w:line="240" w:lineRule="auto"/>
      </w:pPr>
    </w:p>
    <w:p w14:paraId="70764BA5" w14:textId="54F4FEE6" w:rsidR="00146433" w:rsidRDefault="00146433" w:rsidP="009C34AC">
      <w:pPr>
        <w:pStyle w:val="Huisstijl-Kop1"/>
        <w:numPr>
          <w:ilvl w:val="0"/>
          <w:numId w:val="0"/>
        </w:numPr>
      </w:pPr>
      <w:bookmarkStart w:id="22" w:name="_Toc155185884"/>
      <w:r>
        <w:lastRenderedPageBreak/>
        <w:t>Bronnen</w:t>
      </w:r>
      <w:bookmarkEnd w:id="22"/>
    </w:p>
    <w:p w14:paraId="2C67992C" w14:textId="48855CC5" w:rsidR="00A04AF8" w:rsidRDefault="00A04AF8" w:rsidP="00EB55F1">
      <w:pPr>
        <w:ind w:left="448" w:hanging="448"/>
      </w:pPr>
      <w:r w:rsidRPr="007328D9">
        <w:t>Asselman, N., Barneveld, H., Klijn, F., &amp; Van Winden, A. (2018). Het verhaal van de Maas.</w:t>
      </w:r>
      <w:r w:rsidR="003C3738" w:rsidRPr="007328D9">
        <w:t xml:space="preserve"> Platform Rivierkennis, Rijkwaterstaat.</w:t>
      </w:r>
    </w:p>
    <w:p w14:paraId="481E2548" w14:textId="77777777" w:rsidR="007328D9" w:rsidRPr="007F1420" w:rsidRDefault="007328D9" w:rsidP="007328D9">
      <w:pPr>
        <w:spacing w:line="240" w:lineRule="auto"/>
        <w:ind w:left="448" w:hanging="448"/>
        <w:jc w:val="both"/>
        <w:rPr>
          <w:color w:val="auto"/>
          <w:lang w:val="en-GB"/>
        </w:rPr>
      </w:pPr>
      <w:proofErr w:type="spellStart"/>
      <w:r w:rsidRPr="00D70435">
        <w:rPr>
          <w:color w:val="auto"/>
        </w:rPr>
        <w:t>Eleftheriou</w:t>
      </w:r>
      <w:proofErr w:type="spellEnd"/>
      <w:r w:rsidRPr="00D70435">
        <w:rPr>
          <w:color w:val="auto"/>
        </w:rPr>
        <w:t xml:space="preserve">, A. en </w:t>
      </w:r>
      <w:proofErr w:type="spellStart"/>
      <w:r w:rsidRPr="00D70435">
        <w:rPr>
          <w:color w:val="auto"/>
        </w:rPr>
        <w:t>Holme</w:t>
      </w:r>
      <w:proofErr w:type="spellEnd"/>
      <w:r w:rsidRPr="00D70435">
        <w:rPr>
          <w:color w:val="auto"/>
        </w:rPr>
        <w:t xml:space="preserve">, N.A. (1984). </w:t>
      </w:r>
      <w:proofErr w:type="spellStart"/>
      <w:r w:rsidRPr="007328D9">
        <w:rPr>
          <w:color w:val="auto"/>
          <w:lang w:val="en-GB"/>
        </w:rPr>
        <w:t>Macrofauna</w:t>
      </w:r>
      <w:proofErr w:type="spellEnd"/>
      <w:r w:rsidRPr="007328D9">
        <w:rPr>
          <w:color w:val="auto"/>
          <w:lang w:val="en-GB"/>
        </w:rPr>
        <w:t xml:space="preserve"> techniques. In</w:t>
      </w:r>
      <w:r>
        <w:rPr>
          <w:color w:val="auto"/>
          <w:lang w:val="en-GB"/>
        </w:rPr>
        <w:t xml:space="preserve">: Holme, N.A. and </w:t>
      </w:r>
      <w:proofErr w:type="spellStart"/>
      <w:r>
        <w:rPr>
          <w:color w:val="auto"/>
          <w:lang w:val="en-GB"/>
        </w:rPr>
        <w:t>Mcintyre</w:t>
      </w:r>
      <w:proofErr w:type="spellEnd"/>
      <w:r>
        <w:rPr>
          <w:color w:val="auto"/>
          <w:lang w:val="en-GB"/>
        </w:rPr>
        <w:t xml:space="preserve">, A.D. (eds.). </w:t>
      </w:r>
      <w:r w:rsidRPr="007328D9">
        <w:rPr>
          <w:color w:val="auto"/>
          <w:lang w:val="en-GB"/>
        </w:rPr>
        <w:t xml:space="preserve">Methods </w:t>
      </w:r>
      <w:r w:rsidRPr="007F1420">
        <w:rPr>
          <w:color w:val="auto"/>
          <w:lang w:val="en-GB"/>
        </w:rPr>
        <w:t>for the study of marine benthos. IBP Handbook 16 (second edition): 140-216, Blackwell Scientific Publications, Oxford.</w:t>
      </w:r>
    </w:p>
    <w:p w14:paraId="4F0D12AC" w14:textId="43B14BDB" w:rsidR="007F1420" w:rsidRPr="007F1420" w:rsidRDefault="002A3763" w:rsidP="00A04AF8">
      <w:pPr>
        <w:spacing w:line="240" w:lineRule="auto"/>
        <w:ind w:left="448" w:hanging="448"/>
        <w:jc w:val="both"/>
        <w:rPr>
          <w:color w:val="auto"/>
        </w:rPr>
      </w:pPr>
      <w:r w:rsidRPr="007F1420">
        <w:rPr>
          <w:color w:val="auto"/>
        </w:rPr>
        <w:t>Flierman</w:t>
      </w:r>
      <w:r w:rsidR="007F1420" w:rsidRPr="007F1420">
        <w:rPr>
          <w:color w:val="auto"/>
        </w:rPr>
        <w:t>, M.</w:t>
      </w:r>
      <w:r w:rsidRPr="007F1420">
        <w:rPr>
          <w:color w:val="auto"/>
        </w:rPr>
        <w:t xml:space="preserve"> en Frings</w:t>
      </w:r>
      <w:r w:rsidR="007F1420" w:rsidRPr="007F1420">
        <w:rPr>
          <w:color w:val="auto"/>
        </w:rPr>
        <w:t>, R.M. (</w:t>
      </w:r>
      <w:r w:rsidR="00B54A94">
        <w:rPr>
          <w:color w:val="auto"/>
        </w:rPr>
        <w:t>2024</w:t>
      </w:r>
      <w:r w:rsidR="007F1420" w:rsidRPr="007F1420">
        <w:rPr>
          <w:color w:val="auto"/>
        </w:rPr>
        <w:t>). Sedimentatie en erosie tijdens het zomerhoogwater van de Maas in 2021. Rijkswaterstaat Zuid-Nederland, Maastricht.</w:t>
      </w:r>
    </w:p>
    <w:p w14:paraId="4574079A" w14:textId="1C1CD985" w:rsidR="007328D9" w:rsidRPr="007328D9" w:rsidRDefault="007328D9" w:rsidP="007328D9">
      <w:pPr>
        <w:spacing w:line="240" w:lineRule="auto"/>
        <w:ind w:left="448" w:hanging="448"/>
        <w:jc w:val="both"/>
        <w:rPr>
          <w:color w:val="auto"/>
        </w:rPr>
      </w:pPr>
      <w:r w:rsidRPr="007F1420">
        <w:rPr>
          <w:color w:val="auto"/>
        </w:rPr>
        <w:t>Frings, R.M., Kok, F.R. &amp; Van Ree, S. (2023</w:t>
      </w:r>
      <w:r>
        <w:rPr>
          <w:color w:val="auto"/>
        </w:rPr>
        <w:t xml:space="preserve">). </w:t>
      </w:r>
      <w:r w:rsidRPr="007328D9">
        <w:rPr>
          <w:color w:val="auto"/>
        </w:rPr>
        <w:t>De bodemsamenstelling van de Maas                                                                                   in 1981-1983 en 2020</w:t>
      </w:r>
      <w:r>
        <w:rPr>
          <w:color w:val="auto"/>
        </w:rPr>
        <w:t>. Rijkswaterstaat Zuid-Nederland, Maastricht.</w:t>
      </w:r>
      <w:r w:rsidRPr="007328D9">
        <w:rPr>
          <w:color w:val="auto"/>
        </w:rPr>
        <w:t xml:space="preserve">                                                                                       </w:t>
      </w:r>
    </w:p>
    <w:p w14:paraId="4EBD0ADD" w14:textId="2C0DF079" w:rsidR="002A3763" w:rsidRPr="007F1420" w:rsidRDefault="007F1420" w:rsidP="007328D9">
      <w:pPr>
        <w:spacing w:line="240" w:lineRule="auto"/>
        <w:ind w:left="448" w:hanging="448"/>
        <w:jc w:val="both"/>
        <w:rPr>
          <w:color w:val="auto"/>
        </w:rPr>
      </w:pPr>
      <w:r w:rsidRPr="007F1420">
        <w:rPr>
          <w:color w:val="auto"/>
        </w:rPr>
        <w:t>Sloff, K</w:t>
      </w:r>
      <w:r w:rsidR="007328D9" w:rsidRPr="007F1420">
        <w:rPr>
          <w:color w:val="auto"/>
        </w:rPr>
        <w:t>. (</w:t>
      </w:r>
      <w:r w:rsidR="002A3763" w:rsidRPr="007F1420">
        <w:rPr>
          <w:color w:val="auto"/>
        </w:rPr>
        <w:t>2022</w:t>
      </w:r>
      <w:r w:rsidR="007328D9" w:rsidRPr="007F1420">
        <w:rPr>
          <w:color w:val="auto"/>
        </w:rPr>
        <w:t>). Ruimtelijke en temporele interpretatie</w:t>
      </w:r>
      <w:r w:rsidRPr="007F1420">
        <w:rPr>
          <w:color w:val="auto"/>
        </w:rPr>
        <w:t xml:space="preserve"> </w:t>
      </w:r>
      <w:r w:rsidR="007328D9" w:rsidRPr="007F1420">
        <w:rPr>
          <w:color w:val="auto"/>
        </w:rPr>
        <w:t>van bemonstering bodemsamenstelling</w:t>
      </w:r>
      <w:r w:rsidRPr="007F1420">
        <w:rPr>
          <w:color w:val="auto"/>
        </w:rPr>
        <w:t xml:space="preserve"> </w:t>
      </w:r>
      <w:r w:rsidR="007328D9" w:rsidRPr="007F1420">
        <w:rPr>
          <w:color w:val="auto"/>
        </w:rPr>
        <w:t>Rijntakken</w:t>
      </w:r>
      <w:r w:rsidRPr="007F1420">
        <w:rPr>
          <w:color w:val="auto"/>
        </w:rPr>
        <w:t>. Deltares, Delft.</w:t>
      </w:r>
    </w:p>
    <w:p w14:paraId="525C6B09" w14:textId="2F42E668" w:rsidR="007328D9" w:rsidRPr="007328D9" w:rsidRDefault="007328D9" w:rsidP="007328D9">
      <w:pPr>
        <w:spacing w:line="240" w:lineRule="auto"/>
        <w:ind w:left="448" w:hanging="448"/>
        <w:jc w:val="both"/>
        <w:rPr>
          <w:rFonts w:asciiTheme="minorHAnsi" w:hAnsiTheme="minorHAnsi" w:cs="Helvetica"/>
          <w:color w:val="auto"/>
          <w:lang w:val="en-GB"/>
        </w:rPr>
      </w:pPr>
      <w:proofErr w:type="spellStart"/>
      <w:r w:rsidRPr="007328D9">
        <w:rPr>
          <w:color w:val="auto"/>
        </w:rPr>
        <w:t>Mackie</w:t>
      </w:r>
      <w:proofErr w:type="spellEnd"/>
      <w:r w:rsidRPr="007328D9">
        <w:rPr>
          <w:color w:val="auto"/>
        </w:rPr>
        <w:t xml:space="preserve"> en Van H</w:t>
      </w:r>
      <w:r w:rsidR="002A3763" w:rsidRPr="007328D9">
        <w:rPr>
          <w:color w:val="auto"/>
        </w:rPr>
        <w:t xml:space="preserve">eteren </w:t>
      </w:r>
      <w:r w:rsidRPr="007328D9">
        <w:rPr>
          <w:color w:val="auto"/>
        </w:rPr>
        <w:t>(</w:t>
      </w:r>
      <w:r w:rsidR="002A3763" w:rsidRPr="007328D9">
        <w:rPr>
          <w:color w:val="auto"/>
        </w:rPr>
        <w:t>2007</w:t>
      </w:r>
      <w:r w:rsidRPr="007328D9">
        <w:rPr>
          <w:color w:val="auto"/>
        </w:rPr>
        <w:t xml:space="preserve">). </w:t>
      </w:r>
      <w:proofErr w:type="spellStart"/>
      <w:r w:rsidRPr="007F1420">
        <w:rPr>
          <w:color w:val="auto"/>
        </w:rPr>
        <w:t>Grab</w:t>
      </w:r>
      <w:proofErr w:type="spellEnd"/>
      <w:r w:rsidRPr="007F1420">
        <w:rPr>
          <w:color w:val="auto"/>
        </w:rPr>
        <w:t xml:space="preserve"> </w:t>
      </w:r>
      <w:r w:rsidRPr="007F1420">
        <w:rPr>
          <w:rFonts w:asciiTheme="minorHAnsi" w:hAnsiTheme="minorHAnsi"/>
          <w:color w:val="auto"/>
        </w:rPr>
        <w:t xml:space="preserve">Sampling. In: </w:t>
      </w:r>
      <w:proofErr w:type="spellStart"/>
      <w:r w:rsidRPr="007F1420">
        <w:rPr>
          <w:rFonts w:asciiTheme="minorHAnsi" w:hAnsiTheme="minorHAnsi" w:cs="Helvetica"/>
          <w:color w:val="auto"/>
        </w:rPr>
        <w:t>Coggan</w:t>
      </w:r>
      <w:proofErr w:type="spellEnd"/>
      <w:r w:rsidRPr="007F1420">
        <w:rPr>
          <w:rFonts w:asciiTheme="minorHAnsi" w:hAnsiTheme="minorHAnsi" w:cs="Helvetica"/>
          <w:color w:val="auto"/>
        </w:rPr>
        <w:t xml:space="preserve">, R., </w:t>
      </w:r>
      <w:proofErr w:type="spellStart"/>
      <w:r w:rsidRPr="007F1420">
        <w:rPr>
          <w:rFonts w:asciiTheme="minorHAnsi" w:hAnsiTheme="minorHAnsi" w:cs="Helvetica"/>
          <w:color w:val="auto"/>
        </w:rPr>
        <w:t>Populus</w:t>
      </w:r>
      <w:proofErr w:type="spellEnd"/>
      <w:r w:rsidRPr="007F1420">
        <w:rPr>
          <w:rFonts w:asciiTheme="minorHAnsi" w:hAnsiTheme="minorHAnsi" w:cs="Helvetica"/>
          <w:color w:val="auto"/>
        </w:rPr>
        <w:t xml:space="preserve">, J., White, J., </w:t>
      </w:r>
      <w:proofErr w:type="spellStart"/>
      <w:r w:rsidRPr="007F1420">
        <w:rPr>
          <w:rFonts w:asciiTheme="minorHAnsi" w:hAnsiTheme="minorHAnsi" w:cs="Helvetica"/>
          <w:color w:val="auto"/>
        </w:rPr>
        <w:t>Sheehan</w:t>
      </w:r>
      <w:proofErr w:type="spellEnd"/>
      <w:r w:rsidRPr="007F1420">
        <w:rPr>
          <w:rFonts w:asciiTheme="minorHAnsi" w:hAnsiTheme="minorHAnsi" w:cs="Helvetica"/>
          <w:color w:val="auto"/>
        </w:rPr>
        <w:t>, K., Fitzpatrick, F. and Piel, S</w:t>
      </w:r>
      <w:r w:rsidRPr="00D70435">
        <w:rPr>
          <w:rFonts w:asciiTheme="minorHAnsi" w:hAnsiTheme="minorHAnsi" w:cs="Helvetica"/>
          <w:color w:val="auto"/>
        </w:rPr>
        <w:t>. (</w:t>
      </w:r>
      <w:proofErr w:type="spellStart"/>
      <w:r w:rsidRPr="00D70435">
        <w:rPr>
          <w:rFonts w:asciiTheme="minorHAnsi" w:hAnsiTheme="minorHAnsi" w:cs="Helvetica"/>
          <w:color w:val="auto"/>
        </w:rPr>
        <w:t>eds</w:t>
      </w:r>
      <w:proofErr w:type="spellEnd"/>
      <w:r w:rsidRPr="00D70435">
        <w:rPr>
          <w:rFonts w:asciiTheme="minorHAnsi" w:hAnsiTheme="minorHAnsi" w:cs="Helvetica"/>
          <w:color w:val="auto"/>
        </w:rPr>
        <w:t xml:space="preserve">.). </w:t>
      </w:r>
      <w:r w:rsidRPr="007328D9">
        <w:rPr>
          <w:rFonts w:asciiTheme="minorHAnsi" w:hAnsiTheme="minorHAnsi" w:cs="Helvetica"/>
          <w:color w:val="auto"/>
          <w:lang w:val="en-GB"/>
        </w:rPr>
        <w:t>Review of Standards and Protocols for Seabed Habitat Mapping. MESH.</w:t>
      </w:r>
    </w:p>
    <w:p w14:paraId="4AD3D1B9" w14:textId="5C333942" w:rsidR="00251B34" w:rsidRPr="00251B34" w:rsidRDefault="00251B34" w:rsidP="007328D9">
      <w:pPr>
        <w:ind w:left="426" w:hanging="426"/>
        <w:jc w:val="both"/>
      </w:pPr>
      <w:proofErr w:type="spellStart"/>
      <w:r>
        <w:t>Movaris</w:t>
      </w:r>
      <w:proofErr w:type="spellEnd"/>
      <w:r w:rsidRPr="00251B34">
        <w:t xml:space="preserve"> </w:t>
      </w:r>
      <w:r>
        <w:t>(</w:t>
      </w:r>
      <w:r w:rsidRPr="00251B34">
        <w:t>2016</w:t>
      </w:r>
      <w:r>
        <w:t>).</w:t>
      </w:r>
      <w:r w:rsidRPr="00251B34">
        <w:t xml:space="preserve"> Suppletie Boven-Rijn, Bodembemonstering, Bemonsteringsverslag; D18-JSC-KA-1600173; </w:t>
      </w:r>
      <w:proofErr w:type="spellStart"/>
      <w:r w:rsidRPr="00251B34">
        <w:t>Movaris</w:t>
      </w:r>
      <w:proofErr w:type="spellEnd"/>
      <w:r w:rsidRPr="00251B34">
        <w:t>, Utrecht.</w:t>
      </w:r>
    </w:p>
    <w:p w14:paraId="1048B9CB" w14:textId="70F38F78" w:rsidR="007328D9" w:rsidRPr="00251B34" w:rsidRDefault="007328D9" w:rsidP="007328D9">
      <w:pPr>
        <w:ind w:left="426" w:hanging="426"/>
        <w:jc w:val="both"/>
      </w:pPr>
      <w:r w:rsidRPr="00251B34">
        <w:t>NEN (2016). Nederlandse norm NEN-EN-ISO 17892-4. Geotechnisch onderzoek en beproeving - Beproeving van grond in het laboratorium – Deel 4: Bepaling van de korrelgrootte verdeling. Koninklijk Nederlands Normalisatie-instituut, Delft.</w:t>
      </w:r>
    </w:p>
    <w:p w14:paraId="5C76C4D7" w14:textId="77777777" w:rsidR="007328D9" w:rsidRPr="00251B34" w:rsidRDefault="007328D9" w:rsidP="00A04AF8">
      <w:pPr>
        <w:ind w:left="426" w:hanging="426"/>
        <w:jc w:val="both"/>
      </w:pPr>
      <w:r w:rsidRPr="00251B34">
        <w:t xml:space="preserve">Oele, E. (1978) Sand and gravel </w:t>
      </w:r>
      <w:proofErr w:type="spellStart"/>
      <w:r w:rsidRPr="00251B34">
        <w:t>from</w:t>
      </w:r>
      <w:proofErr w:type="spellEnd"/>
      <w:r w:rsidRPr="00251B34">
        <w:t xml:space="preserve"> </w:t>
      </w:r>
      <w:proofErr w:type="spellStart"/>
      <w:r w:rsidRPr="00251B34">
        <w:t>shallow</w:t>
      </w:r>
      <w:proofErr w:type="spellEnd"/>
      <w:r w:rsidRPr="00251B34">
        <w:t xml:space="preserve"> </w:t>
      </w:r>
      <w:proofErr w:type="spellStart"/>
      <w:r w:rsidRPr="00251B34">
        <w:t>seas</w:t>
      </w:r>
      <w:proofErr w:type="spellEnd"/>
      <w:r w:rsidRPr="00251B34">
        <w:t xml:space="preserve">. Geologie en Mijnbouw, Vol. 57(1), p.45-54. </w:t>
      </w:r>
    </w:p>
    <w:p w14:paraId="44CFEE22" w14:textId="77EF790C" w:rsidR="00602926" w:rsidRDefault="00602926" w:rsidP="00A04AF8">
      <w:pPr>
        <w:ind w:left="426" w:hanging="426"/>
        <w:jc w:val="both"/>
      </w:pPr>
    </w:p>
    <w:p w14:paraId="78784867" w14:textId="22DB0767" w:rsidR="00A04AF8" w:rsidRPr="00D70435" w:rsidRDefault="00A04AF8" w:rsidP="00A04AF8">
      <w:pPr>
        <w:ind w:left="426" w:hanging="426"/>
        <w:jc w:val="both"/>
        <w:rPr>
          <w:highlight w:val="yellow"/>
        </w:rPr>
      </w:pPr>
    </w:p>
    <w:p w14:paraId="47B7CC17" w14:textId="711D67BE" w:rsidR="00C27780" w:rsidRPr="00D70435" w:rsidRDefault="00C27780" w:rsidP="00A04AF8">
      <w:pPr>
        <w:ind w:left="426" w:hanging="426"/>
        <w:jc w:val="both"/>
        <w:rPr>
          <w:highlight w:val="yellow"/>
        </w:rPr>
      </w:pPr>
    </w:p>
    <w:p w14:paraId="45CF344B" w14:textId="3915F28B" w:rsidR="00B7159F" w:rsidRPr="00D70435" w:rsidRDefault="00B7159F" w:rsidP="00C27780">
      <w:pPr>
        <w:ind w:left="426" w:hanging="426"/>
        <w:jc w:val="both"/>
      </w:pPr>
    </w:p>
    <w:sectPr w:rsidR="00B7159F" w:rsidRPr="00D70435" w:rsidSect="0010471F">
      <w:headerReference w:type="even" r:id="rId32"/>
      <w:headerReference w:type="default" r:id="rId33"/>
      <w:headerReference w:type="first" r:id="rId34"/>
      <w:type w:val="oddPage"/>
      <w:pgSz w:w="11905" w:h="16837"/>
      <w:pgMar w:top="2267" w:right="2097" w:bottom="1133" w:left="2097" w:header="0" w:footer="0" w:gutter="0"/>
      <w:pgNumType w:start="1"/>
      <w:cols w:space="708"/>
      <w:titlePg/>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31BBDE" w16cex:dateUtc="2022-05-20T05:03:00Z"/>
  <w16cex:commentExtensible w16cex:durableId="2631BB75" w16cex:dateUtc="2022-01-09T14:32:00Z"/>
  <w16cex:commentExtensible w16cex:durableId="2631BB76" w16cex:dateUtc="2022-01-04T20: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E7B6B0A" w16cid:durableId="2631BBDE"/>
  <w16cid:commentId w16cid:paraId="197189D4" w16cid:durableId="2631BB75"/>
  <w16cid:commentId w16cid:paraId="24F77752" w16cid:durableId="2631BB76"/>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8E42D1" w14:textId="77777777" w:rsidR="004518C4" w:rsidRDefault="004518C4">
      <w:pPr>
        <w:spacing w:line="240" w:lineRule="auto"/>
      </w:pPr>
      <w:r>
        <w:separator/>
      </w:r>
    </w:p>
  </w:endnote>
  <w:endnote w:type="continuationSeparator" w:id="0">
    <w:p w14:paraId="31678F76" w14:textId="77777777" w:rsidR="004518C4" w:rsidRDefault="004518C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DejaVu Sans">
    <w:altName w:val="Arial"/>
    <w:charset w:val="00"/>
    <w:family w:val="swiss"/>
    <w:pitch w:val="variable"/>
    <w:sig w:usb0="E7000EFF" w:usb1="5200FDFF" w:usb2="0A242021" w:usb3="00000000" w:csb0="000001BF" w:csb1="00000000"/>
  </w:font>
  <w:font w:name="Lohit Hindi">
    <w:altName w:val="Times New Roman"/>
    <w:panose1 w:val="00000000000000000000"/>
    <w:charset w:val="00"/>
    <w:family w:val="auto"/>
    <w:notTrueType/>
    <w:pitch w:val="default"/>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D2F315" w14:textId="77777777" w:rsidR="004518C4" w:rsidRDefault="004518C4">
      <w:pPr>
        <w:spacing w:line="240" w:lineRule="auto"/>
      </w:pPr>
      <w:r>
        <w:separator/>
      </w:r>
    </w:p>
  </w:footnote>
  <w:footnote w:type="continuationSeparator" w:id="0">
    <w:p w14:paraId="2B4EE116" w14:textId="77777777" w:rsidR="004518C4" w:rsidRDefault="004518C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0B9B06" w14:textId="77777777" w:rsidR="004518C4" w:rsidRDefault="004518C4">
    <w:r>
      <w:rPr>
        <w:noProof/>
      </w:rPr>
      <mc:AlternateContent>
        <mc:Choice Requires="wps">
          <w:drawing>
            <wp:anchor distT="0" distB="0" distL="0" distR="0" simplePos="0" relativeHeight="251653632" behindDoc="0" locked="1" layoutInCell="1" allowOverlap="1" wp14:anchorId="5338B74D" wp14:editId="0D10E04B">
              <wp:simplePos x="0" y="0"/>
              <wp:positionH relativeFrom="margin">
                <wp:posOffset>-7620</wp:posOffset>
              </wp:positionH>
              <wp:positionV relativeFrom="page">
                <wp:posOffset>361950</wp:posOffset>
              </wp:positionV>
              <wp:extent cx="5048250" cy="371475"/>
              <wp:effectExtent l="0" t="0" r="0" b="0"/>
              <wp:wrapNone/>
              <wp:docPr id="10" name="285f4f76-62bc-4d5d-b7fd-d79e44c77207"/>
              <wp:cNvGraphicFramePr/>
              <a:graphic xmlns:a="http://schemas.openxmlformats.org/drawingml/2006/main">
                <a:graphicData uri="http://schemas.microsoft.com/office/word/2010/wordprocessingShape">
                  <wps:wsp>
                    <wps:cNvSpPr txBox="1"/>
                    <wps:spPr>
                      <a:xfrm>
                        <a:off x="0" y="0"/>
                        <a:ext cx="5048250" cy="371475"/>
                      </a:xfrm>
                      <a:prstGeom prst="rect">
                        <a:avLst/>
                      </a:prstGeom>
                      <a:noFill/>
                    </wps:spPr>
                    <wps:txbx>
                      <w:txbxContent>
                        <w:p w14:paraId="5E55060C" w14:textId="3D0E8423" w:rsidR="004518C4" w:rsidRDefault="009762F3">
                          <w:pPr>
                            <w:pStyle w:val="RapportKoptekst"/>
                          </w:pPr>
                          <w:r>
                            <w:fldChar w:fldCharType="begin"/>
                          </w:r>
                          <w:r>
                            <w:instrText xml:space="preserve"> DOCPROPERTY  "Rubricering"  \* MERGEFORMAT </w:instrText>
                          </w:r>
                          <w:r>
                            <w:fldChar w:fldCharType="separate"/>
                          </w:r>
                          <w:r w:rsidR="004518C4">
                            <w:t>RWS INFORMATIE</w:t>
                          </w:r>
                          <w:r>
                            <w:fldChar w:fldCharType="end"/>
                          </w:r>
                          <w:r w:rsidR="004518C4">
                            <w:t xml:space="preserve"> | definitief | </w:t>
                          </w:r>
                          <w:r w:rsidR="004518C4" w:rsidRPr="009A7087">
                            <w:t xml:space="preserve">De </w:t>
                          </w:r>
                          <w:r w:rsidR="004518C4">
                            <w:t>bodemsamenstelling van de Maas: v</w:t>
                          </w:r>
                          <w:r w:rsidR="004518C4" w:rsidRPr="00930315">
                            <w:t>erschillen tuss</w:t>
                          </w:r>
                          <w:r w:rsidR="004518C4">
                            <w:t>en de datasets van 2020 en 2021</w:t>
                          </w:r>
                          <w:r w:rsidR="004518C4" w:rsidRPr="009A7087">
                            <w:t xml:space="preserve">                                                       </w:t>
                          </w:r>
                          <w:r w:rsidR="004518C4">
                            <w:t xml:space="preserve">                           </w:t>
                          </w:r>
                        </w:p>
                      </w:txbxContent>
                    </wps:txbx>
                    <wps:bodyPr vert="horz" wrap="square" lIns="0" tIns="0" rIns="0" bIns="0" anchor="t" anchorCtr="0"/>
                  </wps:wsp>
                </a:graphicData>
              </a:graphic>
              <wp14:sizeRelH relativeFrom="margin">
                <wp14:pctWidth>0</wp14:pctWidth>
              </wp14:sizeRelH>
            </wp:anchor>
          </w:drawing>
        </mc:Choice>
        <mc:Fallback>
          <w:pict>
            <v:shapetype w14:anchorId="5338B74D" id="_x0000_t202" coordsize="21600,21600" o:spt="202" path="m,l,21600r21600,l21600,xe">
              <v:stroke joinstyle="miter"/>
              <v:path gradientshapeok="t" o:connecttype="rect"/>
            </v:shapetype>
            <v:shape id="285f4f76-62bc-4d5d-b7fd-d79e44c77207" o:spid="_x0000_s1049" type="#_x0000_t202" style="position:absolute;margin-left:-.6pt;margin-top:28.5pt;width:397.5pt;height:29.25pt;z-index:251653632;visibility:visible;mso-wrap-style:square;mso-width-percent:0;mso-wrap-distance-left:0;mso-wrap-distance-top:0;mso-wrap-distance-right:0;mso-wrap-distance-bottom:0;mso-position-horizontal:absolute;mso-position-horizontal-relative:margin;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" filled="f" stroked="f">
              <v:textbox inset="0,0,0,0">
                <w:txbxContent>
                  <w:p w14:paraId="5E55060C" w14:textId="3D0E8423" w:rsidR="004518C4" w:rsidRDefault="004518C4">
                    <w:pPr>
                      <w:pStyle w:val="RapportKoptekst"/>
                    </w:pPr>
                    <w:fldSimple w:instr=" DOCPROPERTY  &quot;Rubricering&quot;  \* MERGEFORMAT ">
                      <w:r>
                        <w:t>RWS INFORMATIE</w:t>
                      </w:r>
                    </w:fldSimple>
                    <w:r>
                      <w:t xml:space="preserve"> | definitief | </w:t>
                    </w:r>
                    <w:r w:rsidRPr="009A7087">
                      <w:t xml:space="preserve">De </w:t>
                    </w:r>
                    <w:r>
                      <w:t>bodemsamenstelling van de Maas: v</w:t>
                    </w:r>
                    <w:r w:rsidRPr="00930315">
                      <w:t>erschillen tuss</w:t>
                    </w:r>
                    <w:r>
                      <w:t>en de datasets van 2020 en 2021</w:t>
                    </w:r>
                    <w:r w:rsidRPr="009A7087">
                      <w:t xml:space="preserve">                                                       </w:t>
                    </w:r>
                    <w:r>
                      <w:t xml:space="preserve">                           </w:t>
                    </w:r>
                  </w:p>
                </w:txbxContent>
              </v:textbox>
              <w10:wrap anchorx="margin" anchory="page"/>
              <w10:anchorlock/>
            </v:shape>
          </w:pict>
        </mc:Fallback>
      </mc:AlternateContent>
    </w:r>
    <w:r>
      <w:rPr>
        <w:noProof/>
      </w:rPr>
      <mc:AlternateContent>
        <mc:Choice Requires="wps">
          <w:drawing>
            <wp:anchor distT="0" distB="0" distL="0" distR="0" simplePos="0" relativeHeight="251654656" behindDoc="0" locked="1" layoutInCell="1" allowOverlap="1" wp14:anchorId="541A03AE" wp14:editId="050BFB83">
              <wp:simplePos x="0" y="0"/>
              <wp:positionH relativeFrom="page">
                <wp:posOffset>5921375</wp:posOffset>
              </wp:positionH>
              <wp:positionV relativeFrom="page">
                <wp:posOffset>10223500</wp:posOffset>
              </wp:positionV>
              <wp:extent cx="1259840" cy="179705"/>
              <wp:effectExtent l="0" t="0" r="0" b="0"/>
              <wp:wrapNone/>
              <wp:docPr id="11" name="3b925057-74ea-42ad-8a4b-424b9155b430"/>
              <wp:cNvGraphicFramePr/>
              <a:graphic xmlns:a="http://schemas.openxmlformats.org/drawingml/2006/main">
                <a:graphicData uri="http://schemas.microsoft.com/office/word/2010/wordprocessingShape">
                  <wps:wsp>
                    <wps:cNvSpPr txBox="1"/>
                    <wps:spPr>
                      <a:xfrm>
                        <a:off x="0" y="0"/>
                        <a:ext cx="1259840" cy="179705"/>
                      </a:xfrm>
                      <a:prstGeom prst="rect">
                        <a:avLst/>
                      </a:prstGeom>
                      <a:noFill/>
                    </wps:spPr>
                    <wps:txbx>
                      <w:txbxContent>
                        <w:p w14:paraId="6C8AF693" w14:textId="77777777" w:rsidR="004518C4" w:rsidRDefault="004518C4"/>
                      </w:txbxContent>
                    </wps:txbx>
                    <wps:bodyPr vert="horz" wrap="square" lIns="0" tIns="0" rIns="0" bIns="0" anchor="t" anchorCtr="0"/>
                  </wps:wsp>
                </a:graphicData>
              </a:graphic>
            </wp:anchor>
          </w:drawing>
        </mc:Choice>
        <mc:Fallback>
          <w:pict>
            <v:shape w14:anchorId="541A03AE" id="3b925057-74ea-42ad-8a4b-424b9155b430" o:spid="_x0000_s1053" type="#_x0000_t202" style="position:absolute;margin-left:466.25pt;margin-top:805pt;width:99.2pt;height:14.15pt;z-index:251654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" filled="f" stroked="f">
              <v:textbox inset="0,0,0,0">
                <w:txbxContent>
                  <w:p w14:paraId="6C8AF693" w14:textId="77777777" w:rsidR="00F36D69" w:rsidRDefault="00F36D69"/>
                </w:txbxContent>
              </v:textbox>
              <w10:wrap anchorx="page"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A44731" w14:textId="77777777" w:rsidR="004518C4" w:rsidRDefault="004518C4">
    <w:pPr>
      <w:spacing w:after="2664" w:line="14" w:lineRule="exact"/>
    </w:pPr>
    <w:r>
      <w:rPr>
        <w:noProof/>
      </w:rPr>
      <mc:AlternateContent>
        <mc:Choice Requires="wps">
          <w:drawing>
            <wp:anchor distT="0" distB="0" distL="0" distR="0" simplePos="0" relativeHeight="251655680" behindDoc="0" locked="1" layoutInCell="1" allowOverlap="1" wp14:anchorId="37BC8723" wp14:editId="56992C8B">
              <wp:simplePos x="0" y="0"/>
              <wp:positionH relativeFrom="page">
                <wp:posOffset>5921375</wp:posOffset>
              </wp:positionH>
              <wp:positionV relativeFrom="page">
                <wp:posOffset>10223500</wp:posOffset>
              </wp:positionV>
              <wp:extent cx="1259840" cy="179705"/>
              <wp:effectExtent l="0" t="0" r="0" b="0"/>
              <wp:wrapNone/>
              <wp:docPr id="1" name="800b3d18-aa27-11ea-9460-02420a000003"/>
              <wp:cNvGraphicFramePr/>
              <a:graphic xmlns:a="http://schemas.openxmlformats.org/drawingml/2006/main">
                <a:graphicData uri="http://schemas.microsoft.com/office/word/2010/wordprocessingShape">
                  <wps:wsp>
                    <wps:cNvSpPr txBox="1"/>
                    <wps:spPr>
                      <a:xfrm>
                        <a:off x="0" y="0"/>
                        <a:ext cx="1259840" cy="179705"/>
                      </a:xfrm>
                      <a:prstGeom prst="rect">
                        <a:avLst/>
                      </a:prstGeom>
                      <a:noFill/>
                    </wps:spPr>
                    <wps:txbx>
                      <w:txbxContent>
                        <w:p w14:paraId="0489BE18" w14:textId="41EEBC23" w:rsidR="004518C4" w:rsidRDefault="004518C4">
                          <w:pPr>
                            <w:pStyle w:val="ReferentiegegevensVerdana65"/>
                          </w:pPr>
                          <w:r>
                            <w:t xml:space="preserve">Pagina </w:t>
                          </w:r>
                          <w:r>
                            <w:fldChar w:fldCharType="begin"/>
                          </w:r>
                          <w:r>
                            <w:instrText>PAGE</w:instrText>
                          </w:r>
                          <w:r>
                            <w:fldChar w:fldCharType="separate"/>
                          </w:r>
                          <w:r w:rsidR="009762F3">
                            <w:rPr>
                              <w:noProof/>
                            </w:rPr>
                            <w:t>7</w:t>
                          </w:r>
                          <w:r>
                            <w:fldChar w:fldCharType="end"/>
                          </w:r>
                          <w:r>
                            <w:t xml:space="preserve"> van </w:t>
                          </w:r>
                          <w:r>
                            <w:fldChar w:fldCharType="begin"/>
                          </w:r>
                          <w:r>
                            <w:instrText>NUMPAGES</w:instrText>
                          </w:r>
                          <w:r>
                            <w:fldChar w:fldCharType="separate"/>
                          </w:r>
                          <w:r w:rsidR="009762F3">
                            <w:rPr>
                              <w:noProof/>
                            </w:rPr>
                            <w:t>24</w:t>
                          </w:r>
                          <w:r>
                            <w:fldChar w:fldCharType="end"/>
                          </w:r>
                        </w:p>
                      </w:txbxContent>
                    </wps:txbx>
                    <wps:bodyPr vert="horz" wrap="square" lIns="0" tIns="0" rIns="0" bIns="0" anchor="t" anchorCtr="0"/>
                  </wps:wsp>
                </a:graphicData>
              </a:graphic>
            </wp:anchor>
          </w:drawing>
        </mc:Choice>
        <mc:Fallback>
          <w:pict>
            <v:shapetype w14:anchorId="37BC8723" id="_x0000_t202" coordsize="21600,21600" o:spt="202" path="m,l,21600r21600,l21600,xe">
              <v:stroke joinstyle="miter"/>
              <v:path gradientshapeok="t" o:connecttype="rect"/>
            </v:shapetype>
            <v:shape id="800b3d18-aa27-11ea-9460-02420a000003" o:spid="_x0000_s1051" type="#_x0000_t202" style="position:absolute;margin-left:466.25pt;margin-top:805pt;width:99.2pt;height:14.15pt;z-index:251655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" filled="f" stroked="f">
              <v:textbox inset="0,0,0,0">
                <w:txbxContent>
                  <w:p w14:paraId="0489BE18" w14:textId="41EEBC23" w:rsidR="004518C4" w:rsidRDefault="004518C4">
                    <w:pPr>
                      <w:pStyle w:val="ReferentiegegevensVerdana65"/>
                    </w:pPr>
                    <w:r>
                      <w:t xml:space="preserve">Pagina </w:t>
                    </w:r>
                    <w:r>
                      <w:fldChar w:fldCharType="begin"/>
                    </w:r>
                    <w:r>
                      <w:instrText>PAGE</w:instrText>
                    </w:r>
                    <w:r>
                      <w:fldChar w:fldCharType="separate"/>
                    </w:r>
                    <w:r w:rsidR="009762F3">
                      <w:rPr>
                        <w:noProof/>
                      </w:rPr>
                      <w:t>7</w:t>
                    </w:r>
                    <w:r>
                      <w:fldChar w:fldCharType="end"/>
                    </w:r>
                    <w:r>
                      <w:t xml:space="preserve"> van </w:t>
                    </w:r>
                    <w:r>
                      <w:fldChar w:fldCharType="begin"/>
                    </w:r>
                    <w:r>
                      <w:instrText>NUMPAGES</w:instrText>
                    </w:r>
                    <w:r>
                      <w:fldChar w:fldCharType="separate"/>
                    </w:r>
                    <w:r w:rsidR="009762F3">
                      <w:rPr>
                        <w:noProof/>
                      </w:rPr>
                      <w:t>24</w:t>
                    </w:r>
                    <w:r>
                      <w:fldChar w:fldCharType="end"/>
                    </w:r>
                  </w:p>
                </w:txbxContent>
              </v:textbox>
              <w10:wrap anchorx="page" anchory="page"/>
              <w10:anchorlock/>
            </v:shape>
          </w:pict>
        </mc:Fallback>
      </mc:AlternateContent>
    </w:r>
    <w:r>
      <w:rPr>
        <w:noProof/>
      </w:rPr>
      <mc:AlternateContent>
        <mc:Choice Requires="wps">
          <w:drawing>
            <wp:anchor distT="0" distB="0" distL="0" distR="0" simplePos="0" relativeHeight="251656704" behindDoc="0" locked="1" layoutInCell="1" allowOverlap="1" wp14:anchorId="4D4EC0BD" wp14:editId="02C6F2FC">
              <wp:simplePos x="0" y="0"/>
              <wp:positionH relativeFrom="margin">
                <wp:align>left</wp:align>
              </wp:positionH>
              <wp:positionV relativeFrom="page">
                <wp:posOffset>361950</wp:posOffset>
              </wp:positionV>
              <wp:extent cx="5076825" cy="371475"/>
              <wp:effectExtent l="0" t="0" r="0" b="0"/>
              <wp:wrapNone/>
              <wp:docPr id="2" name="800b3d48-aa27-11ea-9460-02420a000003"/>
              <wp:cNvGraphicFramePr/>
              <a:graphic xmlns:a="http://schemas.openxmlformats.org/drawingml/2006/main">
                <a:graphicData uri="http://schemas.microsoft.com/office/word/2010/wordprocessingShape">
                  <wps:wsp>
                    <wps:cNvSpPr txBox="1"/>
                    <wps:spPr>
                      <a:xfrm>
                        <a:off x="0" y="0"/>
                        <a:ext cx="5076825" cy="371475"/>
                      </a:xfrm>
                      <a:prstGeom prst="rect">
                        <a:avLst/>
                      </a:prstGeom>
                      <a:noFill/>
                    </wps:spPr>
                    <wps:txbx>
                      <w:txbxContent>
                        <w:p w14:paraId="5EDF37E5" w14:textId="4345752D" w:rsidR="004518C4" w:rsidRDefault="009762F3">
                          <w:pPr>
                            <w:pStyle w:val="RapportKoptekst"/>
                          </w:pPr>
                          <w:r>
                            <w:fldChar w:fldCharType="begin"/>
                          </w:r>
                          <w:r>
                            <w:instrText xml:space="preserve"> DOCPROPERTY  "Rubricering"  \* MERGEFORMAT </w:instrText>
                          </w:r>
                          <w:r>
                            <w:fldChar w:fldCharType="separate"/>
                          </w:r>
                          <w:r w:rsidR="004518C4">
                            <w:t>RWS INFORMATIE</w:t>
                          </w:r>
                          <w:r>
                            <w:fldChar w:fldCharType="end"/>
                          </w:r>
                          <w:r w:rsidR="004518C4">
                            <w:t xml:space="preserve"> | CONCEPT | </w:t>
                          </w:r>
                          <w:r w:rsidR="004518C4" w:rsidRPr="009A7087">
                            <w:t xml:space="preserve">De </w:t>
                          </w:r>
                          <w:r w:rsidR="004518C4">
                            <w:t>bodemsamenstelling van de Maas: v</w:t>
                          </w:r>
                          <w:r w:rsidR="004518C4" w:rsidRPr="00930315">
                            <w:t>erschillen tuss</w:t>
                          </w:r>
                          <w:r w:rsidR="004518C4">
                            <w:t>en de datasets van 2020 en 2021</w:t>
                          </w:r>
                          <w:r w:rsidR="004518C4" w:rsidRPr="009A7087">
                            <w:t xml:space="preserve">                                                       </w:t>
                          </w:r>
                          <w:r w:rsidR="004518C4">
                            <w:t xml:space="preserve">                           </w:t>
                          </w:r>
                          <w:r w:rsidR="004518C4" w:rsidRPr="009A7087">
                            <w:t xml:space="preserve">                                                       </w:t>
                          </w:r>
                          <w:r w:rsidR="004518C4">
                            <w:t xml:space="preserve">                           </w:t>
                          </w:r>
                        </w:p>
                      </w:txbxContent>
                    </wps:txbx>
                    <wps:bodyPr vert="horz" wrap="square" lIns="0" tIns="0" rIns="0" bIns="0" anchor="t" anchorCtr="0"/>
                  </wps:wsp>
                </a:graphicData>
              </a:graphic>
              <wp14:sizeRelH relativeFrom="margin">
                <wp14:pctWidth>0</wp14:pctWidth>
              </wp14:sizeRelH>
            </wp:anchor>
          </w:drawing>
        </mc:Choice>
        <mc:Fallback>
          <w:pict>
            <v:shape w14:anchorId="4D4EC0BD" id="800b3d48-aa27-11ea-9460-02420a000003" o:spid="_x0000_s1052" type="#_x0000_t202" style="position:absolute;margin-left:0;margin-top:28.5pt;width:399.75pt;height:29.25pt;z-index:251656704;visibility:visible;mso-wrap-style:square;mso-width-percent:0;mso-wrap-distance-left:0;mso-wrap-distance-top:0;mso-wrap-distance-right:0;mso-wrap-distance-bottom:0;mso-position-horizontal:left;mso-position-horizontal-relative:margin;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" filled="f" stroked="f">
              <v:textbox inset="0,0,0,0">
                <w:txbxContent>
                  <w:p w14:paraId="5EDF37E5" w14:textId="4345752D" w:rsidR="004518C4" w:rsidRDefault="004518C4">
                    <w:pPr>
                      <w:pStyle w:val="RapportKoptekst"/>
                    </w:pPr>
                    <w:fldSimple w:instr=" DOCPROPERTY  &quot;Rubricering&quot;  \* MERGEFORMAT ">
                      <w:r>
                        <w:t>RWS INFORMATIE</w:t>
                      </w:r>
                    </w:fldSimple>
                    <w:r>
                      <w:t xml:space="preserve"> | CONCEPT | </w:t>
                    </w:r>
                    <w:r w:rsidRPr="009A7087">
                      <w:t xml:space="preserve">De </w:t>
                    </w:r>
                    <w:r>
                      <w:t>bodemsamenstelling van de Maas: v</w:t>
                    </w:r>
                    <w:r w:rsidRPr="00930315">
                      <w:t>erschillen tuss</w:t>
                    </w:r>
                    <w:r>
                      <w:t>en de datasets van 2020 en 2021</w:t>
                    </w:r>
                    <w:r w:rsidRPr="009A7087">
                      <w:t xml:space="preserve">                                                       </w:t>
                    </w:r>
                    <w:r>
                      <w:t xml:space="preserve">                           </w:t>
                    </w:r>
                    <w:r w:rsidRPr="009A7087">
                      <w:t xml:space="preserve">                                                       </w:t>
                    </w:r>
                    <w:r>
                      <w:t xml:space="preserve">                           </w:t>
                    </w:r>
                  </w:p>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AAB53F" w14:textId="77777777" w:rsidR="004518C4" w:rsidRDefault="004518C4">
    <w:pPr>
      <w:spacing w:after="4081" w:line="14" w:lineRule="exact"/>
    </w:pPr>
    <w:r>
      <w:rPr>
        <w:noProof/>
      </w:rPr>
      <mc:AlternateContent>
        <mc:Choice Requires="wps">
          <w:drawing>
            <wp:anchor distT="0" distB="0" distL="0" distR="0" simplePos="0" relativeHeight="251657728" behindDoc="0" locked="1" layoutInCell="1" allowOverlap="1" wp14:anchorId="2CC175B5" wp14:editId="14CD6BE9">
              <wp:simplePos x="0" y="0"/>
              <wp:positionH relativeFrom="page">
                <wp:posOffset>3542029</wp:posOffset>
              </wp:positionH>
              <wp:positionV relativeFrom="page">
                <wp:posOffset>0</wp:posOffset>
              </wp:positionV>
              <wp:extent cx="467995" cy="1336675"/>
              <wp:effectExtent l="0" t="0" r="0" b="0"/>
              <wp:wrapNone/>
              <wp:docPr id="3" name="800a6e76-aa27-11ea-9460-02420a000003"/>
              <wp:cNvGraphicFramePr/>
              <a:graphic xmlns:a="http://schemas.openxmlformats.org/drawingml/2006/main">
                <a:graphicData uri="http://schemas.microsoft.com/office/word/2010/wordprocessingShape">
                  <wps:wsp>
                    <wps:cNvSpPr txBox="1"/>
                    <wps:spPr>
                      <a:xfrm>
                        <a:off x="0" y="0"/>
                        <a:ext cx="467995" cy="1336675"/>
                      </a:xfrm>
                      <a:prstGeom prst="rect">
                        <a:avLst/>
                      </a:prstGeom>
                      <a:noFill/>
                    </wps:spPr>
                    <wps:txbx>
                      <w:txbxContent>
                        <w:p w14:paraId="4F9A999E" w14:textId="77777777" w:rsidR="004518C4" w:rsidRDefault="004518C4">
                          <w:pPr>
                            <w:spacing w:line="240" w:lineRule="auto"/>
                          </w:pPr>
                          <w:r>
                            <w:rPr>
                              <w:noProof/>
                            </w:rPr>
                            <w:drawing>
                              <wp:inline distT="0" distB="0" distL="0" distR="0" wp14:anchorId="6CFC3875" wp14:editId="230EC835">
                                <wp:extent cx="467995" cy="1583865"/>
                                <wp:effectExtent l="0" t="0" r="0" b="0"/>
                                <wp:docPr id="79" name="Rijkslint"/>
                                <wp:cNvGraphicFramePr/>
                                <a:graphic xmlns:a="http://schemas.openxmlformats.org/drawingml/2006/main">
                                  <a:graphicData uri="http://schemas.openxmlformats.org/drawingml/2006/picture">
                                    <pic:pic xmlns:pic="http://schemas.openxmlformats.org/drawingml/2006/picture">
                                      <pic:nvPicPr>
                                        <pic:cNvPr id="4" name="Rijkslint"/>
                                        <pic:cNvPicPr/>
                                      </pic:nvPicPr>
                                      <pic:blipFill>
                                        <a:blip r:embed="rId1"/>
                                        <a:stretch>
                                          <a:fillRect/>
                                        </a:stretch>
                                      </pic:blipFill>
                                      <pic:spPr bwMode="auto">
                                        <a:xfrm>
                                          <a:off x="0" y="0"/>
                                          <a:ext cx="467995" cy="1583865"/>
                                        </a:xfrm>
                                        <a:prstGeom prst="rect">
                                          <a:avLst/>
                                        </a:prstGeom>
                                      </pic:spPr>
                                    </pic:pic>
                                  </a:graphicData>
                                </a:graphic>
                              </wp:inline>
                            </w:drawing>
                          </w:r>
                        </w:p>
                      </w:txbxContent>
                    </wps:txbx>
                    <wps:bodyPr vert="horz" wrap="square" lIns="0" tIns="0" rIns="0" bIns="0" anchor="t" anchorCtr="0"/>
                  </wps:wsp>
                </a:graphicData>
              </a:graphic>
            </wp:anchor>
          </w:drawing>
        </mc:Choice>
        <mc:Fallback>
          <w:pict>
            <v:shapetype w14:anchorId="2CC175B5" id="_x0000_t202" coordsize="21600,21600" o:spt="202" path="m,l,21600r21600,l21600,xe">
              <v:stroke joinstyle="miter"/>
              <v:path gradientshapeok="t" o:connecttype="rect"/>
            </v:shapetype>
            <v:shape id="800a6e76-aa27-11ea-9460-02420a000003" o:spid="_x0000_s1056" type="#_x0000_t202" style="position:absolute;margin-left:278.9pt;margin-top:0;width:36.85pt;height:105.25pt;z-index:251657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" filled="f" stroked="f">
              <v:textbox inset="0,0,0,0">
                <w:txbxContent>
                  <w:p w14:paraId="4F9A999E" w14:textId="77777777" w:rsidR="00F36D69" w:rsidRDefault="00F36D69">
                    <w:pPr>
                      <w:spacing w:line="240" w:lineRule="auto"/>
                    </w:pPr>
                    <w:r>
                      <w:rPr>
                        <w:noProof/>
                      </w:rPr>
                      <w:drawing>
                        <wp:inline distT="0" distB="0" distL="0" distR="0" wp14:anchorId="6CFC3875" wp14:editId="230EC835">
                          <wp:extent cx="467995" cy="1583865"/>
                          <wp:effectExtent l="0" t="0" r="0" b="0"/>
                          <wp:docPr id="79" name="Rijkslint"/>
                          <wp:cNvGraphicFramePr/>
                          <a:graphic xmlns:a="http://schemas.openxmlformats.org/drawingml/2006/main">
                            <a:graphicData uri="http://schemas.openxmlformats.org/drawingml/2006/picture">
                              <pic:pic xmlns:pic="http://schemas.openxmlformats.org/drawingml/2006/picture">
                                <pic:nvPicPr>
                                  <pic:cNvPr id="4" name="Rijkslint"/>
                                  <pic:cNvPicPr/>
                                </pic:nvPicPr>
                                <pic:blipFill>
                                  <a:blip r:embed="rId2"/>
                                  <a:stretch>
                                    <a:fillRect/>
                                  </a:stretch>
                                </pic:blipFill>
                                <pic:spPr bwMode="auto">
                                  <a:xfrm>
                                    <a:off x="0" y="0"/>
                                    <a:ext cx="467995" cy="1583865"/>
                                  </a:xfrm>
                                  <a:prstGeom prst="rect">
                                    <a:avLst/>
                                  </a:prstGeom>
                                </pic:spPr>
                              </pic:pic>
                            </a:graphicData>
                          </a:graphic>
                        </wp:inline>
                      </w:drawing>
                    </w:r>
                  </w:p>
                </w:txbxContent>
              </v:textbox>
              <w10:wrap anchorx="page" anchory="page"/>
              <w10:anchorlock/>
            </v:shape>
          </w:pict>
        </mc:Fallback>
      </mc:AlternateContent>
    </w:r>
    <w:r>
      <w:rPr>
        <w:noProof/>
      </w:rPr>
      <mc:AlternateContent>
        <mc:Choice Requires="wps">
          <w:drawing>
            <wp:anchor distT="0" distB="0" distL="0" distR="0" simplePos="0" relativeHeight="251658752" behindDoc="0" locked="1" layoutInCell="1" allowOverlap="1" wp14:anchorId="27B1843E" wp14:editId="602AF3A5">
              <wp:simplePos x="0" y="0"/>
              <wp:positionH relativeFrom="page">
                <wp:posOffset>4013835</wp:posOffset>
              </wp:positionH>
              <wp:positionV relativeFrom="page">
                <wp:posOffset>0</wp:posOffset>
              </wp:positionV>
              <wp:extent cx="2339975" cy="1336675"/>
              <wp:effectExtent l="0" t="0" r="0" b="0"/>
              <wp:wrapNone/>
              <wp:docPr id="5" name="800a6faa-aa27-11ea-9460-02420a000003"/>
              <wp:cNvGraphicFramePr/>
              <a:graphic xmlns:a="http://schemas.openxmlformats.org/drawingml/2006/main">
                <a:graphicData uri="http://schemas.microsoft.com/office/word/2010/wordprocessingShape">
                  <wps:wsp>
                    <wps:cNvSpPr txBox="1"/>
                    <wps:spPr>
                      <a:xfrm>
                        <a:off x="0" y="0"/>
                        <a:ext cx="2339975" cy="1336675"/>
                      </a:xfrm>
                      <a:prstGeom prst="rect">
                        <a:avLst/>
                      </a:prstGeom>
                      <a:noFill/>
                    </wps:spPr>
                    <wps:txbx>
                      <w:txbxContent>
                        <w:p w14:paraId="2F34B0E4" w14:textId="77777777" w:rsidR="004518C4" w:rsidRDefault="004518C4">
                          <w:pPr>
                            <w:spacing w:line="240" w:lineRule="auto"/>
                          </w:pPr>
                          <w:r>
                            <w:rPr>
                              <w:noProof/>
                            </w:rPr>
                            <w:drawing>
                              <wp:inline distT="0" distB="0" distL="0" distR="0" wp14:anchorId="09235BB8" wp14:editId="2C8259BE">
                                <wp:extent cx="2339975" cy="1582834"/>
                                <wp:effectExtent l="0" t="0" r="0" b="0"/>
                                <wp:docPr id="80" name="RWS_Woordmerk"/>
                                <wp:cNvGraphicFramePr/>
                                <a:graphic xmlns:a="http://schemas.openxmlformats.org/drawingml/2006/main">
                                  <a:graphicData uri="http://schemas.openxmlformats.org/drawingml/2006/picture">
                                    <pic:pic xmlns:pic="http://schemas.openxmlformats.org/drawingml/2006/picture">
                                      <pic:nvPicPr>
                                        <pic:cNvPr id="6" name="RWS_Woordmerk"/>
                                        <pic:cNvPicPr/>
                                      </pic:nvPicPr>
                                      <pic:blipFill>
                                        <a:blip r:embed="rId3"/>
                                        <a:stretch>
                                          <a:fillRect/>
                                        </a:stretch>
                                      </pic:blipFill>
                                      <pic:spPr bwMode="auto">
                                        <a:xfrm>
                                          <a:off x="0" y="0"/>
                                          <a:ext cx="2339975" cy="1582834"/>
                                        </a:xfrm>
                                        <a:prstGeom prst="rect">
                                          <a:avLst/>
                                        </a:prstGeom>
                                      </pic:spPr>
                                    </pic:pic>
                                  </a:graphicData>
                                </a:graphic>
                              </wp:inline>
                            </w:drawing>
                          </w:r>
                        </w:p>
                      </w:txbxContent>
                    </wps:txbx>
                    <wps:bodyPr vert="horz" wrap="square" lIns="0" tIns="0" rIns="0" bIns="0" anchor="t" anchorCtr="0"/>
                  </wps:wsp>
                </a:graphicData>
              </a:graphic>
            </wp:anchor>
          </w:drawing>
        </mc:Choice>
        <mc:Fallback>
          <w:pict>
            <v:shape w14:anchorId="27B1843E" id="800a6faa-aa27-11ea-9460-02420a000003" o:spid="_x0000_s1057" type="#_x0000_t202" style="position:absolute;margin-left:316.05pt;margin-top:0;width:184.25pt;height:105.25pt;z-index:251658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" filled="f" stroked="f">
              <v:textbox inset="0,0,0,0">
                <w:txbxContent>
                  <w:p w14:paraId="2F34B0E4" w14:textId="77777777" w:rsidR="00F36D69" w:rsidRDefault="00F36D69">
                    <w:pPr>
                      <w:spacing w:line="240" w:lineRule="auto"/>
                    </w:pPr>
                    <w:r>
                      <w:rPr>
                        <w:noProof/>
                      </w:rPr>
                      <w:drawing>
                        <wp:inline distT="0" distB="0" distL="0" distR="0" wp14:anchorId="09235BB8" wp14:editId="2C8259BE">
                          <wp:extent cx="2339975" cy="1582834"/>
                          <wp:effectExtent l="0" t="0" r="0" b="0"/>
                          <wp:docPr id="80" name="RWS_Woordmerk"/>
                          <wp:cNvGraphicFramePr/>
                          <a:graphic xmlns:a="http://schemas.openxmlformats.org/drawingml/2006/main">
                            <a:graphicData uri="http://schemas.openxmlformats.org/drawingml/2006/picture">
                              <pic:pic xmlns:pic="http://schemas.openxmlformats.org/drawingml/2006/picture">
                                <pic:nvPicPr>
                                  <pic:cNvPr id="6" name="RWS_Woordmerk"/>
                                  <pic:cNvPicPr/>
                                </pic:nvPicPr>
                                <pic:blipFill>
                                  <a:blip r:embed="rId4"/>
                                  <a:stretch>
                                    <a:fillRect/>
                                  </a:stretch>
                                </pic:blipFill>
                                <pic:spPr bwMode="auto">
                                  <a:xfrm>
                                    <a:off x="0" y="0"/>
                                    <a:ext cx="2339975" cy="1582834"/>
                                  </a:xfrm>
                                  <a:prstGeom prst="rect">
                                    <a:avLst/>
                                  </a:prstGeom>
                                </pic:spPr>
                              </pic:pic>
                            </a:graphicData>
                          </a:graphic>
                        </wp:inline>
                      </w:drawing>
                    </w:r>
                  </w:p>
                </w:txbxContent>
              </v:textbox>
              <w10:wrap anchorx="page" anchory="page"/>
              <w10:anchorlock/>
            </v:shape>
          </w:pict>
        </mc:Fallback>
      </mc:AlternateContent>
    </w:r>
    <w:r>
      <w:rPr>
        <w:noProof/>
      </w:rPr>
      <mc:AlternateContent>
        <mc:Choice Requires="wps">
          <w:drawing>
            <wp:anchor distT="0" distB="0" distL="0" distR="0" simplePos="0" relativeHeight="251659776" behindDoc="0" locked="1" layoutInCell="1" allowOverlap="1" wp14:anchorId="6AD1F8D3" wp14:editId="1443A879">
              <wp:simplePos x="0" y="0"/>
              <wp:positionH relativeFrom="page">
                <wp:posOffset>1331595</wp:posOffset>
              </wp:positionH>
              <wp:positionV relativeFrom="page">
                <wp:posOffset>2321560</wp:posOffset>
              </wp:positionV>
              <wp:extent cx="4895850" cy="161925"/>
              <wp:effectExtent l="0" t="0" r="0" b="0"/>
              <wp:wrapNone/>
              <wp:docPr id="7" name="800a7014-aa27-11ea-9460-02420a000003"/>
              <wp:cNvGraphicFramePr/>
              <a:graphic xmlns:a="http://schemas.openxmlformats.org/drawingml/2006/main">
                <a:graphicData uri="http://schemas.microsoft.com/office/word/2010/wordprocessingShape">
                  <wps:wsp>
                    <wps:cNvSpPr txBox="1"/>
                    <wps:spPr>
                      <a:xfrm>
                        <a:off x="0" y="0"/>
                        <a:ext cx="4895850" cy="161925"/>
                      </a:xfrm>
                      <a:prstGeom prst="rect">
                        <a:avLst/>
                      </a:prstGeom>
                      <a:noFill/>
                    </wps:spPr>
                    <wps:txbx>
                      <w:txbxContent>
                        <w:p w14:paraId="3BA85B3A" w14:textId="3CA3A402" w:rsidR="004518C4" w:rsidRDefault="009762F3">
                          <w:pPr>
                            <w:pStyle w:val="Vertrouwelijkheidsniveau"/>
                          </w:pPr>
                          <w:r>
                            <w:fldChar w:fldCharType="begin"/>
                          </w:r>
                          <w:r>
                            <w:instrText xml:space="preserve"> DOCPROPERTY  "Rubricering"  \* MERGEFORMAT </w:instrText>
                          </w:r>
                          <w:r>
                            <w:fldChar w:fldCharType="separate"/>
                          </w:r>
                          <w:r w:rsidR="004518C4">
                            <w:t>RWS INFORMATIE</w:t>
                          </w:r>
                          <w:r>
                            <w:fldChar w:fldCharType="end"/>
                          </w:r>
                        </w:p>
                      </w:txbxContent>
                    </wps:txbx>
                    <wps:bodyPr vert="horz" wrap="square" lIns="0" tIns="0" rIns="0" bIns="0" anchor="t" anchorCtr="0"/>
                  </wps:wsp>
                </a:graphicData>
              </a:graphic>
            </wp:anchor>
          </w:drawing>
        </mc:Choice>
        <mc:Fallback>
          <w:pict>
            <v:shapetype w14:anchorId="6AD1F8D3" id="_x0000_t202" coordsize="21600,21600" o:spt="202" path="m,l,21600r21600,l21600,xe">
              <v:stroke joinstyle="miter"/>
              <v:path gradientshapeok="t" o:connecttype="rect"/>
            </v:shapetype>
            <v:shape id="800a7014-aa27-11ea-9460-02420a000003" o:spid="_x0000_s1055" type="#_x0000_t202" style="position:absolute;margin-left:104.85pt;margin-top:182.8pt;width:385.5pt;height:12.75pt;z-index:251659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" filled="f" stroked="f">
              <v:textbox inset="0,0,0,0">
                <w:txbxContent>
                  <w:p w14:paraId="3BA85B3A" w14:textId="3CA3A402" w:rsidR="004518C4" w:rsidRDefault="004518C4">
                    <w:pPr>
                      <w:pStyle w:val="Vertrouwelijkheidsniveau"/>
                    </w:pPr>
                    <w:fldSimple w:instr=" DOCPROPERTY  &quot;Rubricering&quot;  \* MERGEFORMAT ">
                      <w:r>
                        <w:t>RWS INFORMATIE</w:t>
                      </w:r>
                    </w:fldSimple>
                  </w:p>
                </w:txbxContent>
              </v:textbox>
              <w10:wrap anchorx="page" anchory="page"/>
              <w10:anchorlock/>
            </v:shape>
          </w:pict>
        </mc:Fallback>
      </mc:AlternateContent>
    </w:r>
    <w:r>
      <w:rPr>
        <w:noProof/>
      </w:rPr>
      <mc:AlternateContent>
        <mc:Choice Requires="wps">
          <w:drawing>
            <wp:anchor distT="0" distB="0" distL="0" distR="0" simplePos="0" relativeHeight="251660800" behindDoc="0" locked="1" layoutInCell="1" allowOverlap="1" wp14:anchorId="02A2DA24" wp14:editId="3C9742B0">
              <wp:simplePos x="0" y="0"/>
              <wp:positionH relativeFrom="page">
                <wp:posOffset>1331595</wp:posOffset>
              </wp:positionH>
              <wp:positionV relativeFrom="page">
                <wp:posOffset>10223500</wp:posOffset>
              </wp:positionV>
              <wp:extent cx="4524375" cy="219075"/>
              <wp:effectExtent l="0" t="0" r="0" b="0"/>
              <wp:wrapNone/>
              <wp:docPr id="8" name="800a7065-aa27-11ea-9460-02420a000003"/>
              <wp:cNvGraphicFramePr/>
              <a:graphic xmlns:a="http://schemas.openxmlformats.org/drawingml/2006/main">
                <a:graphicData uri="http://schemas.microsoft.com/office/word/2010/wordprocessingShape">
                  <wps:wsp>
                    <wps:cNvSpPr txBox="1"/>
                    <wps:spPr>
                      <a:xfrm>
                        <a:off x="0" y="0"/>
                        <a:ext cx="4524375" cy="219075"/>
                      </a:xfrm>
                      <a:prstGeom prst="rect">
                        <a:avLst/>
                      </a:prstGeom>
                      <a:noFill/>
                    </wps:spPr>
                    <wps:txbx>
                      <w:txbxContent>
                        <w:p w14:paraId="28FD726D" w14:textId="77777777" w:rsidR="004518C4" w:rsidRDefault="004518C4"/>
                      </w:txbxContent>
                    </wps:txbx>
                    <wps:bodyPr vert="horz" wrap="square" lIns="0" tIns="0" rIns="0" bIns="0" anchor="t" anchorCtr="0"/>
                  </wps:wsp>
                </a:graphicData>
              </a:graphic>
            </wp:anchor>
          </w:drawing>
        </mc:Choice>
        <mc:Fallback>
          <w:pict>
            <v:shape w14:anchorId="02A2DA24" id="800a7065-aa27-11ea-9460-02420a000003" o:spid="_x0000_s1059" type="#_x0000_t202" style="position:absolute;margin-left:104.85pt;margin-top:805pt;width:356.25pt;height:17.25pt;z-index:251660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" filled="f" stroked="f">
              <v:textbox inset="0,0,0,0">
                <w:txbxContent>
                  <w:p w14:paraId="28FD726D" w14:textId="77777777" w:rsidR="00F36D69" w:rsidRDefault="00F36D69"/>
                </w:txbxContent>
              </v:textbox>
              <w10:wrap anchorx="page" anchory="page"/>
              <w10:anchorlock/>
            </v:shape>
          </w:pict>
        </mc:Fallback>
      </mc:AlternateContent>
    </w:r>
    <w:r>
      <w:rPr>
        <w:noProof/>
      </w:rPr>
      <mc:AlternateContent>
        <mc:Choice Requires="wps">
          <w:drawing>
            <wp:anchor distT="0" distB="0" distL="0" distR="0" simplePos="0" relativeHeight="251661824" behindDoc="0" locked="1" layoutInCell="1" allowOverlap="1" wp14:anchorId="11E628D8" wp14:editId="45B994D9">
              <wp:simplePos x="0" y="0"/>
              <wp:positionH relativeFrom="page">
                <wp:posOffset>5921375</wp:posOffset>
              </wp:positionH>
              <wp:positionV relativeFrom="page">
                <wp:posOffset>10223500</wp:posOffset>
              </wp:positionV>
              <wp:extent cx="1259840" cy="179705"/>
              <wp:effectExtent l="0" t="0" r="0" b="0"/>
              <wp:wrapNone/>
              <wp:docPr id="9" name="800a70b4-aa27-11ea-9460-02420a000003"/>
              <wp:cNvGraphicFramePr/>
              <a:graphic xmlns:a="http://schemas.openxmlformats.org/drawingml/2006/main">
                <a:graphicData uri="http://schemas.microsoft.com/office/word/2010/wordprocessingShape">
                  <wps:wsp>
                    <wps:cNvSpPr txBox="1"/>
                    <wps:spPr>
                      <a:xfrm>
                        <a:off x="0" y="0"/>
                        <a:ext cx="1259840" cy="179705"/>
                      </a:xfrm>
                      <a:prstGeom prst="rect">
                        <a:avLst/>
                      </a:prstGeom>
                      <a:noFill/>
                    </wps:spPr>
                    <wps:txbx>
                      <w:txbxContent>
                        <w:p w14:paraId="20E9113F" w14:textId="77777777" w:rsidR="004518C4" w:rsidRDefault="004518C4"/>
                      </w:txbxContent>
                    </wps:txbx>
                    <wps:bodyPr vert="horz" wrap="square" lIns="0" tIns="0" rIns="0" bIns="0" anchor="t" anchorCtr="0"/>
                  </wps:wsp>
                </a:graphicData>
              </a:graphic>
            </wp:anchor>
          </w:drawing>
        </mc:Choice>
        <mc:Fallback>
          <w:pict>
            <v:shape w14:anchorId="11E628D8" id="800a70b4-aa27-11ea-9460-02420a000003" o:spid="_x0000_s1060" type="#_x0000_t202" style="position:absolute;margin-left:466.25pt;margin-top:805pt;width:99.2pt;height:14.15pt;z-index:251661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" filled="f" stroked="f">
              <v:textbox inset="0,0,0,0">
                <w:txbxContent>
                  <w:p w14:paraId="20E9113F" w14:textId="77777777" w:rsidR="00F36D69" w:rsidRDefault="00F36D69"/>
                </w:txbxContent>
              </v:textbox>
              <w10:wrap anchorx="page"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C2C153D"/>
    <w:multiLevelType w:val="multilevel"/>
    <w:tmpl w:val="402AE352"/>
    <w:name w:val="Huisstijl nummering met nummer"/>
    <w:lvl w:ilvl="0">
      <w:start w:val="1"/>
      <w:numFmt w:val="decimal"/>
      <w:pStyle w:val="Huisstijl-Kop1"/>
      <w:lvlText w:val="%1"/>
      <w:lvlJc w:val="left"/>
      <w:pPr>
        <w:ind w:left="0" w:firstLine="0"/>
      </w:pPr>
    </w:lvl>
    <w:lvl w:ilvl="1">
      <w:start w:val="1"/>
      <w:numFmt w:val="decimal"/>
      <w:pStyle w:val="Huisstijl-Kop2"/>
      <w:lvlText w:val="%1.%2"/>
      <w:lvlJc w:val="left"/>
      <w:pPr>
        <w:ind w:left="0" w:firstLine="0"/>
      </w:pPr>
    </w:lvl>
    <w:lvl w:ilvl="2">
      <w:start w:val="1"/>
      <w:numFmt w:val="decimal"/>
      <w:pStyle w:val="Huisstijl-Kop3"/>
      <w:lvlText w:val="%1.%2.%3"/>
      <w:lvlJc w:val="left"/>
      <w:pPr>
        <w:ind w:left="4395" w:firstLine="0"/>
      </w:pPr>
    </w:lvl>
    <w:lvl w:ilvl="3">
      <w:start w:val="1"/>
      <w:numFmt w:val="decimal"/>
      <w:pStyle w:val="Huisstijl-Kop4"/>
      <w:lvlText w:val="%1.%2.%3.%4"/>
      <w:lvlJc w:val="left"/>
      <w:pPr>
        <w:ind w:left="0" w:firstLine="0"/>
      </w:p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EC100D18"/>
    <w:multiLevelType w:val="multilevel"/>
    <w:tmpl w:val="64C5DD0C"/>
    <w:lvl w:ilvl="0">
      <w:start w:val="1"/>
      <w:numFmt w:val="decimal"/>
      <w:lvlText w:val="%1"/>
      <w:lvlJc w:val="left"/>
      <w:pPr>
        <w:ind w:left="0" w:firstLine="0"/>
      </w:pPr>
    </w:lvl>
    <w:lvl w:ilvl="1">
      <w:start w:val="1"/>
      <w:numFmt w:val="decimal"/>
      <w:lvlText w:val="%1.%2"/>
      <w:lvlJc w:val="left"/>
      <w:pPr>
        <w:ind w:left="0" w:firstLine="0"/>
      </w:pPr>
    </w:lvl>
    <w:lvl w:ilvl="2">
      <w:start w:val="1"/>
      <w:numFmt w:val="decimal"/>
      <w:lvlText w:val="%1.%2.%3"/>
      <w:lvlJc w:val="left"/>
      <w:pPr>
        <w:ind w:left="0" w:firstLine="0"/>
      </w:pPr>
    </w:lvl>
    <w:lvl w:ilvl="3">
      <w:start w:val="1"/>
      <w:numFmt w:val="decimal"/>
      <w:lvlText w:val="%1.%2.%3.%4"/>
      <w:lvlJc w:val="left"/>
      <w:pPr>
        <w:ind w:left="0" w:firstLine="0"/>
      </w:p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4457651"/>
    <w:multiLevelType w:val="multilevel"/>
    <w:tmpl w:val="0413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60352ED"/>
    <w:multiLevelType w:val="hybridMultilevel"/>
    <w:tmpl w:val="37181F5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06753219"/>
    <w:multiLevelType w:val="multilevel"/>
    <w:tmpl w:val="A8E1B0C3"/>
    <w:name w:val="Opsomming"/>
    <w:lvl w:ilvl="0">
      <w:start w:val="1"/>
      <w:numFmt w:val="bullet"/>
      <w:pStyle w:val="Opsommingniveau1"/>
      <w:lvlText w:val="●"/>
      <w:lvlJc w:val="left"/>
      <w:pPr>
        <w:ind w:left="447" w:hanging="447"/>
      </w:pPr>
    </w:lvl>
    <w:lvl w:ilvl="1">
      <w:start w:val="1"/>
      <w:numFmt w:val="decimal"/>
      <w:pStyle w:val="Opsommingniveau2"/>
      <w:lvlText w:val="-"/>
      <w:lvlJc w:val="left"/>
      <w:pPr>
        <w:ind w:left="907" w:hanging="459"/>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7381F2F"/>
    <w:multiLevelType w:val="hybridMultilevel"/>
    <w:tmpl w:val="8FC4ED6A"/>
    <w:lvl w:ilvl="0" w:tplc="C16CE0AA">
      <w:numFmt w:val="bullet"/>
      <w:lvlText w:val="-"/>
      <w:lvlJc w:val="left"/>
      <w:pPr>
        <w:ind w:left="720" w:hanging="360"/>
      </w:pPr>
      <w:rPr>
        <w:rFonts w:ascii="Verdana" w:eastAsia="DejaVu Sans" w:hAnsi="Verdana" w:cs="Lohit Hind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0A951CFF"/>
    <w:multiLevelType w:val="hybridMultilevel"/>
    <w:tmpl w:val="878EB71C"/>
    <w:lvl w:ilvl="0" w:tplc="04130017">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1050762C"/>
    <w:multiLevelType w:val="hybridMultilevel"/>
    <w:tmpl w:val="BE8A6486"/>
    <w:lvl w:ilvl="0" w:tplc="93ACAEEA">
      <w:start w:val="20"/>
      <w:numFmt w:val="bullet"/>
      <w:lvlText w:val="-"/>
      <w:lvlJc w:val="left"/>
      <w:pPr>
        <w:ind w:left="720" w:hanging="360"/>
      </w:pPr>
      <w:rPr>
        <w:rFonts w:ascii="Verdana" w:eastAsia="DejaVu Sans" w:hAnsi="Verdana" w:cs="Lohit Hin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10FA0378"/>
    <w:multiLevelType w:val="hybridMultilevel"/>
    <w:tmpl w:val="91C47A0C"/>
    <w:lvl w:ilvl="0" w:tplc="A7FC0752">
      <w:start w:val="3"/>
      <w:numFmt w:val="bullet"/>
      <w:lvlText w:val="-"/>
      <w:lvlJc w:val="left"/>
      <w:pPr>
        <w:ind w:left="1440" w:hanging="360"/>
      </w:pPr>
      <w:rPr>
        <w:rFonts w:ascii="Verdana" w:eastAsia="DejaVu Sans" w:hAnsi="Verdana" w:cs="Lohit Hindi"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9" w15:restartNumberingAfterBreak="0">
    <w:nsid w:val="148D2725"/>
    <w:multiLevelType w:val="hybridMultilevel"/>
    <w:tmpl w:val="BACA8FBC"/>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154830C1"/>
    <w:multiLevelType w:val="hybridMultilevel"/>
    <w:tmpl w:val="806415DC"/>
    <w:lvl w:ilvl="0" w:tplc="F03EFC08">
      <w:numFmt w:val="bullet"/>
      <w:lvlText w:val="-"/>
      <w:lvlJc w:val="left"/>
      <w:pPr>
        <w:ind w:left="720" w:hanging="360"/>
      </w:pPr>
      <w:rPr>
        <w:rFonts w:ascii="Verdana" w:eastAsia="DejaVu Sans" w:hAnsi="Verdana" w:cs="Lohit Hin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1819346A"/>
    <w:multiLevelType w:val="hybridMultilevel"/>
    <w:tmpl w:val="06B0E168"/>
    <w:lvl w:ilvl="0" w:tplc="0413000F">
      <w:start w:val="1"/>
      <w:numFmt w:val="decimal"/>
      <w:lvlText w:val="%1."/>
      <w:lvlJc w:val="left"/>
      <w:pPr>
        <w:tabs>
          <w:tab w:val="num" w:pos="1068"/>
        </w:tabs>
        <w:ind w:left="1068" w:hanging="360"/>
      </w:pPr>
    </w:lvl>
    <w:lvl w:ilvl="1" w:tplc="04130019" w:tentative="1">
      <w:start w:val="1"/>
      <w:numFmt w:val="lowerLetter"/>
      <w:lvlText w:val="%2."/>
      <w:lvlJc w:val="left"/>
      <w:pPr>
        <w:tabs>
          <w:tab w:val="num" w:pos="1788"/>
        </w:tabs>
        <w:ind w:left="1788" w:hanging="360"/>
      </w:pPr>
    </w:lvl>
    <w:lvl w:ilvl="2" w:tplc="0413001B" w:tentative="1">
      <w:start w:val="1"/>
      <w:numFmt w:val="lowerRoman"/>
      <w:lvlText w:val="%3."/>
      <w:lvlJc w:val="right"/>
      <w:pPr>
        <w:tabs>
          <w:tab w:val="num" w:pos="2508"/>
        </w:tabs>
        <w:ind w:left="2508" w:hanging="180"/>
      </w:pPr>
    </w:lvl>
    <w:lvl w:ilvl="3" w:tplc="0413000F" w:tentative="1">
      <w:start w:val="1"/>
      <w:numFmt w:val="decimal"/>
      <w:lvlText w:val="%4."/>
      <w:lvlJc w:val="left"/>
      <w:pPr>
        <w:tabs>
          <w:tab w:val="num" w:pos="3228"/>
        </w:tabs>
        <w:ind w:left="3228" w:hanging="360"/>
      </w:pPr>
    </w:lvl>
    <w:lvl w:ilvl="4" w:tplc="04130019" w:tentative="1">
      <w:start w:val="1"/>
      <w:numFmt w:val="lowerLetter"/>
      <w:lvlText w:val="%5."/>
      <w:lvlJc w:val="left"/>
      <w:pPr>
        <w:tabs>
          <w:tab w:val="num" w:pos="3948"/>
        </w:tabs>
        <w:ind w:left="3948" w:hanging="360"/>
      </w:pPr>
    </w:lvl>
    <w:lvl w:ilvl="5" w:tplc="0413001B" w:tentative="1">
      <w:start w:val="1"/>
      <w:numFmt w:val="lowerRoman"/>
      <w:lvlText w:val="%6."/>
      <w:lvlJc w:val="right"/>
      <w:pPr>
        <w:tabs>
          <w:tab w:val="num" w:pos="4668"/>
        </w:tabs>
        <w:ind w:left="4668" w:hanging="180"/>
      </w:pPr>
    </w:lvl>
    <w:lvl w:ilvl="6" w:tplc="0413000F" w:tentative="1">
      <w:start w:val="1"/>
      <w:numFmt w:val="decimal"/>
      <w:lvlText w:val="%7."/>
      <w:lvlJc w:val="left"/>
      <w:pPr>
        <w:tabs>
          <w:tab w:val="num" w:pos="5388"/>
        </w:tabs>
        <w:ind w:left="5388" w:hanging="360"/>
      </w:pPr>
    </w:lvl>
    <w:lvl w:ilvl="7" w:tplc="04130019" w:tentative="1">
      <w:start w:val="1"/>
      <w:numFmt w:val="lowerLetter"/>
      <w:lvlText w:val="%8."/>
      <w:lvlJc w:val="left"/>
      <w:pPr>
        <w:tabs>
          <w:tab w:val="num" w:pos="6108"/>
        </w:tabs>
        <w:ind w:left="6108" w:hanging="360"/>
      </w:pPr>
    </w:lvl>
    <w:lvl w:ilvl="8" w:tplc="0413001B" w:tentative="1">
      <w:start w:val="1"/>
      <w:numFmt w:val="lowerRoman"/>
      <w:lvlText w:val="%9."/>
      <w:lvlJc w:val="right"/>
      <w:pPr>
        <w:tabs>
          <w:tab w:val="num" w:pos="6828"/>
        </w:tabs>
        <w:ind w:left="6828" w:hanging="180"/>
      </w:pPr>
    </w:lvl>
  </w:abstractNum>
  <w:abstractNum w:abstractNumId="12" w15:restartNumberingAfterBreak="0">
    <w:nsid w:val="19300108"/>
    <w:multiLevelType w:val="hybridMultilevel"/>
    <w:tmpl w:val="5F024FB8"/>
    <w:lvl w:ilvl="0" w:tplc="1FF6815E">
      <w:start w:val="1"/>
      <w:numFmt w:val="lowerRoman"/>
      <w:lvlText w:val="%1)"/>
      <w:lvlJc w:val="left"/>
      <w:pPr>
        <w:ind w:left="780" w:hanging="720"/>
      </w:pPr>
      <w:rPr>
        <w:rFonts w:hint="default"/>
      </w:rPr>
    </w:lvl>
    <w:lvl w:ilvl="1" w:tplc="04130019" w:tentative="1">
      <w:start w:val="1"/>
      <w:numFmt w:val="lowerLetter"/>
      <w:lvlText w:val="%2."/>
      <w:lvlJc w:val="left"/>
      <w:pPr>
        <w:ind w:left="1140" w:hanging="360"/>
      </w:pPr>
    </w:lvl>
    <w:lvl w:ilvl="2" w:tplc="0413001B" w:tentative="1">
      <w:start w:val="1"/>
      <w:numFmt w:val="lowerRoman"/>
      <w:lvlText w:val="%3."/>
      <w:lvlJc w:val="right"/>
      <w:pPr>
        <w:ind w:left="1860" w:hanging="180"/>
      </w:pPr>
    </w:lvl>
    <w:lvl w:ilvl="3" w:tplc="0413000F" w:tentative="1">
      <w:start w:val="1"/>
      <w:numFmt w:val="decimal"/>
      <w:lvlText w:val="%4."/>
      <w:lvlJc w:val="left"/>
      <w:pPr>
        <w:ind w:left="2580" w:hanging="360"/>
      </w:pPr>
    </w:lvl>
    <w:lvl w:ilvl="4" w:tplc="04130019" w:tentative="1">
      <w:start w:val="1"/>
      <w:numFmt w:val="lowerLetter"/>
      <w:lvlText w:val="%5."/>
      <w:lvlJc w:val="left"/>
      <w:pPr>
        <w:ind w:left="3300" w:hanging="360"/>
      </w:pPr>
    </w:lvl>
    <w:lvl w:ilvl="5" w:tplc="0413001B" w:tentative="1">
      <w:start w:val="1"/>
      <w:numFmt w:val="lowerRoman"/>
      <w:lvlText w:val="%6."/>
      <w:lvlJc w:val="right"/>
      <w:pPr>
        <w:ind w:left="4020" w:hanging="180"/>
      </w:pPr>
    </w:lvl>
    <w:lvl w:ilvl="6" w:tplc="0413000F" w:tentative="1">
      <w:start w:val="1"/>
      <w:numFmt w:val="decimal"/>
      <w:lvlText w:val="%7."/>
      <w:lvlJc w:val="left"/>
      <w:pPr>
        <w:ind w:left="4740" w:hanging="360"/>
      </w:pPr>
    </w:lvl>
    <w:lvl w:ilvl="7" w:tplc="04130019" w:tentative="1">
      <w:start w:val="1"/>
      <w:numFmt w:val="lowerLetter"/>
      <w:lvlText w:val="%8."/>
      <w:lvlJc w:val="left"/>
      <w:pPr>
        <w:ind w:left="5460" w:hanging="360"/>
      </w:pPr>
    </w:lvl>
    <w:lvl w:ilvl="8" w:tplc="0413001B" w:tentative="1">
      <w:start w:val="1"/>
      <w:numFmt w:val="lowerRoman"/>
      <w:lvlText w:val="%9."/>
      <w:lvlJc w:val="right"/>
      <w:pPr>
        <w:ind w:left="6180" w:hanging="180"/>
      </w:pPr>
    </w:lvl>
  </w:abstractNum>
  <w:abstractNum w:abstractNumId="13" w15:restartNumberingAfterBreak="0">
    <w:nsid w:val="26C46680"/>
    <w:multiLevelType w:val="hybridMultilevel"/>
    <w:tmpl w:val="3738C50C"/>
    <w:lvl w:ilvl="0" w:tplc="9BB6047A">
      <w:start w:val="1"/>
      <w:numFmt w:val="bullet"/>
      <w:lvlText w:val="-"/>
      <w:lvlJc w:val="left"/>
      <w:pPr>
        <w:ind w:left="720" w:hanging="360"/>
      </w:pPr>
      <w:rPr>
        <w:rFonts w:ascii="Verdana" w:eastAsia="DejaVu Sans" w:hAnsi="Verdana" w:cs="Lohit Hin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2743620A"/>
    <w:multiLevelType w:val="hybridMultilevel"/>
    <w:tmpl w:val="7D769F6A"/>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293A4BD1"/>
    <w:multiLevelType w:val="hybridMultilevel"/>
    <w:tmpl w:val="B888B1B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2DDF7C09"/>
    <w:multiLevelType w:val="hybridMultilevel"/>
    <w:tmpl w:val="872C12F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30B998BB"/>
    <w:multiLevelType w:val="multilevel"/>
    <w:tmpl w:val="47FA609F"/>
    <w:name w:val="Standaardlijst"/>
    <w:lvl w:ilvl="0">
      <w:start w:val="1"/>
      <w:numFmt w:val="decimal"/>
      <w:pStyle w:val="Lijstniveau1"/>
      <w:lvlText w:val="%1."/>
      <w:lvlJc w:val="left"/>
      <w:pPr>
        <w:ind w:left="1132" w:hanging="1132"/>
      </w:pPr>
    </w:lvl>
    <w:lvl w:ilvl="1">
      <w:start w:val="1"/>
      <w:numFmt w:val="decimal"/>
      <w:pStyle w:val="Lijstniveau2"/>
      <w:lvlText w:val="%1. %2."/>
      <w:lvlJc w:val="left"/>
      <w:pPr>
        <w:ind w:left="1132" w:hanging="1132"/>
      </w:pPr>
    </w:lvl>
    <w:lvl w:ilvl="2">
      <w:start w:val="1"/>
      <w:numFmt w:val="decimal"/>
      <w:pStyle w:val="Lijstniveau3"/>
      <w:lvlText w:val="%1. %2. %3."/>
      <w:lvlJc w:val="left"/>
      <w:pPr>
        <w:ind w:left="1132" w:hanging="1132"/>
      </w:p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311653D5"/>
    <w:multiLevelType w:val="multilevel"/>
    <w:tmpl w:val="49D600A8"/>
    <w:lvl w:ilvl="0">
      <w:start w:val="1"/>
      <w:numFmt w:val="bullet"/>
      <w:pStyle w:val="Lijstalinea1"/>
      <w:lvlText w:val=""/>
      <w:lvlJc w:val="left"/>
      <w:pPr>
        <w:ind w:left="227" w:hanging="227"/>
      </w:pPr>
      <w:rPr>
        <w:rFonts w:ascii="Symbol" w:hAnsi="Symbol" w:hint="default"/>
      </w:rPr>
    </w:lvl>
    <w:lvl w:ilvl="1">
      <w:start w:val="1"/>
      <w:numFmt w:val="bullet"/>
      <w:lvlText w:val="-"/>
      <w:lvlJc w:val="left"/>
      <w:pPr>
        <w:ind w:left="454" w:hanging="227"/>
      </w:pPr>
      <w:rPr>
        <w:rFonts w:ascii="Verdana" w:hAnsi="Verdana" w:hint="default"/>
      </w:rPr>
    </w:lvl>
    <w:lvl w:ilvl="2">
      <w:start w:val="1"/>
      <w:numFmt w:val="bullet"/>
      <w:lvlText w:val=""/>
      <w:lvlJc w:val="left"/>
      <w:pPr>
        <w:ind w:left="681" w:hanging="227"/>
      </w:pPr>
      <w:rPr>
        <w:rFonts w:ascii="Symbol" w:hAnsi="Symbol" w:hint="default"/>
        <w:color w:val="auto"/>
      </w:rPr>
    </w:lvl>
    <w:lvl w:ilvl="3">
      <w:start w:val="1"/>
      <w:numFmt w:val="bullet"/>
      <w:lvlText w:val="-"/>
      <w:lvlJc w:val="left"/>
      <w:pPr>
        <w:ind w:left="908" w:hanging="227"/>
      </w:pPr>
      <w:rPr>
        <w:rFonts w:ascii="Verdana" w:hAnsi="Verdana" w:hint="default"/>
      </w:rPr>
    </w:lvl>
    <w:lvl w:ilvl="4">
      <w:start w:val="1"/>
      <w:numFmt w:val="bullet"/>
      <w:lvlText w:val=""/>
      <w:lvlJc w:val="left"/>
      <w:pPr>
        <w:ind w:left="1135" w:hanging="227"/>
      </w:pPr>
      <w:rPr>
        <w:rFonts w:ascii="Symbol" w:hAnsi="Symbol" w:hint="default"/>
      </w:rPr>
    </w:lvl>
    <w:lvl w:ilvl="5">
      <w:start w:val="1"/>
      <w:numFmt w:val="bullet"/>
      <w:lvlText w:val="-"/>
      <w:lvlJc w:val="left"/>
      <w:pPr>
        <w:ind w:left="1362" w:hanging="227"/>
      </w:pPr>
      <w:rPr>
        <w:rFonts w:ascii="Verdana" w:hAnsi="Verdana" w:hint="default"/>
      </w:rPr>
    </w:lvl>
    <w:lvl w:ilvl="6">
      <w:start w:val="1"/>
      <w:numFmt w:val="bullet"/>
      <w:lvlText w:val=""/>
      <w:lvlJc w:val="left"/>
      <w:pPr>
        <w:ind w:left="1589" w:hanging="227"/>
      </w:pPr>
      <w:rPr>
        <w:rFonts w:ascii="Symbol" w:hAnsi="Symbol" w:hint="default"/>
      </w:rPr>
    </w:lvl>
    <w:lvl w:ilvl="7">
      <w:start w:val="1"/>
      <w:numFmt w:val="bullet"/>
      <w:lvlText w:val="-"/>
      <w:lvlJc w:val="left"/>
      <w:pPr>
        <w:ind w:left="1816" w:hanging="227"/>
      </w:pPr>
      <w:rPr>
        <w:rFonts w:ascii="Verdana" w:hAnsi="Verdana" w:hint="default"/>
      </w:rPr>
    </w:lvl>
    <w:lvl w:ilvl="8">
      <w:start w:val="1"/>
      <w:numFmt w:val="bullet"/>
      <w:lvlText w:val=""/>
      <w:lvlJc w:val="left"/>
      <w:pPr>
        <w:ind w:left="2043" w:hanging="227"/>
      </w:pPr>
      <w:rPr>
        <w:rFonts w:ascii="Symbol" w:hAnsi="Symbol" w:hint="default"/>
        <w:color w:val="auto"/>
      </w:rPr>
    </w:lvl>
  </w:abstractNum>
  <w:abstractNum w:abstractNumId="19" w15:restartNumberingAfterBreak="0">
    <w:nsid w:val="329E2315"/>
    <w:multiLevelType w:val="hybridMultilevel"/>
    <w:tmpl w:val="15FA7A34"/>
    <w:lvl w:ilvl="0" w:tplc="63DAFFFC">
      <w:numFmt w:val="bullet"/>
      <w:lvlText w:val="-"/>
      <w:lvlJc w:val="left"/>
      <w:pPr>
        <w:ind w:left="720" w:hanging="360"/>
      </w:pPr>
      <w:rPr>
        <w:rFonts w:ascii="Verdana" w:eastAsia="DejaVu Sans" w:hAnsi="Verdana" w:cs="Lohit Hind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380C077A"/>
    <w:multiLevelType w:val="multilevel"/>
    <w:tmpl w:val="E60160BD"/>
    <w:name w:val="Huisstijl opsomming colofon"/>
    <w:lvl w:ilvl="0">
      <w:start w:val="1"/>
      <w:numFmt w:val="bullet"/>
      <w:pStyle w:val="Huisstijl-Colofon"/>
      <w:lvlText w:val="●"/>
      <w:lvlJc w:val="left"/>
      <w:pPr>
        <w:ind w:left="0" w:firstLine="0"/>
      </w:pPr>
      <w:rPr>
        <w:color w:va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3A725A3D"/>
    <w:multiLevelType w:val="hybridMultilevel"/>
    <w:tmpl w:val="B76C6220"/>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3C0C5EC4"/>
    <w:multiLevelType w:val="hybridMultilevel"/>
    <w:tmpl w:val="8D3E1E7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3EA05330"/>
    <w:multiLevelType w:val="hybridMultilevel"/>
    <w:tmpl w:val="7E004456"/>
    <w:lvl w:ilvl="0" w:tplc="95429630">
      <w:start w:val="1"/>
      <w:numFmt w:val="decimal"/>
      <w:lvlText w:val="%1."/>
      <w:lvlJc w:val="left"/>
      <w:pPr>
        <w:ind w:left="720" w:hanging="360"/>
      </w:pPr>
    </w:lvl>
    <w:lvl w:ilvl="1" w:tplc="04130019">
      <w:start w:val="1"/>
      <w:numFmt w:val="lowerLetter"/>
      <w:lvlText w:val="%2."/>
      <w:lvlJc w:val="left"/>
      <w:pPr>
        <w:ind w:left="1440" w:hanging="360"/>
      </w:pPr>
    </w:lvl>
    <w:lvl w:ilvl="2" w:tplc="94062494">
      <w:start w:val="1"/>
      <w:numFmt w:val="decimal"/>
      <w:lvlText w:val="1.1.%3."/>
      <w:lvlJc w:val="right"/>
      <w:pPr>
        <w:ind w:left="2160" w:hanging="180"/>
      </w:pPr>
      <w:rPr>
        <w:rFonts w:hint="default"/>
      </w:r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472E6B4D"/>
    <w:multiLevelType w:val="hybridMultilevel"/>
    <w:tmpl w:val="94728568"/>
    <w:lvl w:ilvl="0" w:tplc="B20E6650">
      <w:start w:val="1"/>
      <w:numFmt w:val="decimal"/>
      <w:lvlText w:val="%1"/>
      <w:lvlJc w:val="left"/>
      <w:pPr>
        <w:ind w:left="-4" w:hanging="1130"/>
      </w:pPr>
      <w:rPr>
        <w:rFonts w:hint="default"/>
      </w:rPr>
    </w:lvl>
    <w:lvl w:ilvl="1" w:tplc="04130019" w:tentative="1">
      <w:start w:val="1"/>
      <w:numFmt w:val="lowerLetter"/>
      <w:lvlText w:val="%2."/>
      <w:lvlJc w:val="left"/>
      <w:pPr>
        <w:ind w:left="-54" w:hanging="360"/>
      </w:pPr>
    </w:lvl>
    <w:lvl w:ilvl="2" w:tplc="0413001B" w:tentative="1">
      <w:start w:val="1"/>
      <w:numFmt w:val="lowerRoman"/>
      <w:lvlText w:val="%3."/>
      <w:lvlJc w:val="right"/>
      <w:pPr>
        <w:ind w:left="666" w:hanging="180"/>
      </w:pPr>
    </w:lvl>
    <w:lvl w:ilvl="3" w:tplc="0413000F" w:tentative="1">
      <w:start w:val="1"/>
      <w:numFmt w:val="decimal"/>
      <w:lvlText w:val="%4."/>
      <w:lvlJc w:val="left"/>
      <w:pPr>
        <w:ind w:left="1386" w:hanging="360"/>
      </w:pPr>
    </w:lvl>
    <w:lvl w:ilvl="4" w:tplc="04130019" w:tentative="1">
      <w:start w:val="1"/>
      <w:numFmt w:val="lowerLetter"/>
      <w:lvlText w:val="%5."/>
      <w:lvlJc w:val="left"/>
      <w:pPr>
        <w:ind w:left="2106" w:hanging="360"/>
      </w:pPr>
    </w:lvl>
    <w:lvl w:ilvl="5" w:tplc="0413001B" w:tentative="1">
      <w:start w:val="1"/>
      <w:numFmt w:val="lowerRoman"/>
      <w:lvlText w:val="%6."/>
      <w:lvlJc w:val="right"/>
      <w:pPr>
        <w:ind w:left="2826" w:hanging="180"/>
      </w:pPr>
    </w:lvl>
    <w:lvl w:ilvl="6" w:tplc="0413000F" w:tentative="1">
      <w:start w:val="1"/>
      <w:numFmt w:val="decimal"/>
      <w:lvlText w:val="%7."/>
      <w:lvlJc w:val="left"/>
      <w:pPr>
        <w:ind w:left="3546" w:hanging="360"/>
      </w:pPr>
    </w:lvl>
    <w:lvl w:ilvl="7" w:tplc="04130019" w:tentative="1">
      <w:start w:val="1"/>
      <w:numFmt w:val="lowerLetter"/>
      <w:lvlText w:val="%8."/>
      <w:lvlJc w:val="left"/>
      <w:pPr>
        <w:ind w:left="4266" w:hanging="360"/>
      </w:pPr>
    </w:lvl>
    <w:lvl w:ilvl="8" w:tplc="0413001B" w:tentative="1">
      <w:start w:val="1"/>
      <w:numFmt w:val="lowerRoman"/>
      <w:lvlText w:val="%9."/>
      <w:lvlJc w:val="right"/>
      <w:pPr>
        <w:ind w:left="4986" w:hanging="180"/>
      </w:pPr>
    </w:lvl>
  </w:abstractNum>
  <w:abstractNum w:abstractNumId="25" w15:restartNumberingAfterBreak="0">
    <w:nsid w:val="49E47216"/>
    <w:multiLevelType w:val="hybridMultilevel"/>
    <w:tmpl w:val="1C065426"/>
    <w:lvl w:ilvl="0" w:tplc="A462D3DC">
      <w:start w:val="3"/>
      <w:numFmt w:val="bullet"/>
      <w:lvlText w:val="-"/>
      <w:lvlJc w:val="left"/>
      <w:pPr>
        <w:ind w:left="720" w:hanging="360"/>
      </w:pPr>
      <w:rPr>
        <w:rFonts w:ascii="Verdana" w:eastAsia="DejaVu Sans" w:hAnsi="Verdana" w:cs="Lohit Hin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4B6D5AFF"/>
    <w:multiLevelType w:val="hybridMultilevel"/>
    <w:tmpl w:val="86EEE88E"/>
    <w:lvl w:ilvl="0" w:tplc="3752D406">
      <w:start w:val="3"/>
      <w:numFmt w:val="bullet"/>
      <w:lvlText w:val="-"/>
      <w:lvlJc w:val="left"/>
      <w:pPr>
        <w:ind w:left="720" w:hanging="360"/>
      </w:pPr>
      <w:rPr>
        <w:rFonts w:ascii="Verdana" w:eastAsia="DejaVu Sans" w:hAnsi="Verdana" w:cs="Lohit Hin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4B6D656A"/>
    <w:multiLevelType w:val="hybridMultilevel"/>
    <w:tmpl w:val="4084714A"/>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8" w15:restartNumberingAfterBreak="0">
    <w:nsid w:val="4E7C42D4"/>
    <w:multiLevelType w:val="hybridMultilevel"/>
    <w:tmpl w:val="44C23F0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4FFD73DF"/>
    <w:multiLevelType w:val="hybridMultilevel"/>
    <w:tmpl w:val="216EC09E"/>
    <w:lvl w:ilvl="0" w:tplc="1CB6D44C">
      <w:start w:val="1"/>
      <w:numFmt w:val="bullet"/>
      <w:lvlText w:val="•"/>
      <w:lvlJc w:val="left"/>
      <w:pPr>
        <w:tabs>
          <w:tab w:val="num" w:pos="720"/>
        </w:tabs>
        <w:ind w:left="720" w:hanging="360"/>
      </w:pPr>
      <w:rPr>
        <w:rFonts w:ascii="Arial" w:hAnsi="Arial" w:hint="default"/>
      </w:rPr>
    </w:lvl>
    <w:lvl w:ilvl="1" w:tplc="0B540B66" w:tentative="1">
      <w:start w:val="1"/>
      <w:numFmt w:val="bullet"/>
      <w:lvlText w:val="•"/>
      <w:lvlJc w:val="left"/>
      <w:pPr>
        <w:tabs>
          <w:tab w:val="num" w:pos="1440"/>
        </w:tabs>
        <w:ind w:left="1440" w:hanging="360"/>
      </w:pPr>
      <w:rPr>
        <w:rFonts w:ascii="Arial" w:hAnsi="Arial" w:hint="default"/>
      </w:rPr>
    </w:lvl>
    <w:lvl w:ilvl="2" w:tplc="86CE0768" w:tentative="1">
      <w:start w:val="1"/>
      <w:numFmt w:val="bullet"/>
      <w:lvlText w:val="•"/>
      <w:lvlJc w:val="left"/>
      <w:pPr>
        <w:tabs>
          <w:tab w:val="num" w:pos="2160"/>
        </w:tabs>
        <w:ind w:left="2160" w:hanging="360"/>
      </w:pPr>
      <w:rPr>
        <w:rFonts w:ascii="Arial" w:hAnsi="Arial" w:hint="default"/>
      </w:rPr>
    </w:lvl>
    <w:lvl w:ilvl="3" w:tplc="7ED42804" w:tentative="1">
      <w:start w:val="1"/>
      <w:numFmt w:val="bullet"/>
      <w:lvlText w:val="•"/>
      <w:lvlJc w:val="left"/>
      <w:pPr>
        <w:tabs>
          <w:tab w:val="num" w:pos="2880"/>
        </w:tabs>
        <w:ind w:left="2880" w:hanging="360"/>
      </w:pPr>
      <w:rPr>
        <w:rFonts w:ascii="Arial" w:hAnsi="Arial" w:hint="default"/>
      </w:rPr>
    </w:lvl>
    <w:lvl w:ilvl="4" w:tplc="63C05310" w:tentative="1">
      <w:start w:val="1"/>
      <w:numFmt w:val="bullet"/>
      <w:lvlText w:val="•"/>
      <w:lvlJc w:val="left"/>
      <w:pPr>
        <w:tabs>
          <w:tab w:val="num" w:pos="3600"/>
        </w:tabs>
        <w:ind w:left="3600" w:hanging="360"/>
      </w:pPr>
      <w:rPr>
        <w:rFonts w:ascii="Arial" w:hAnsi="Arial" w:hint="default"/>
      </w:rPr>
    </w:lvl>
    <w:lvl w:ilvl="5" w:tplc="FFE21F74" w:tentative="1">
      <w:start w:val="1"/>
      <w:numFmt w:val="bullet"/>
      <w:lvlText w:val="•"/>
      <w:lvlJc w:val="left"/>
      <w:pPr>
        <w:tabs>
          <w:tab w:val="num" w:pos="4320"/>
        </w:tabs>
        <w:ind w:left="4320" w:hanging="360"/>
      </w:pPr>
      <w:rPr>
        <w:rFonts w:ascii="Arial" w:hAnsi="Arial" w:hint="default"/>
      </w:rPr>
    </w:lvl>
    <w:lvl w:ilvl="6" w:tplc="260E569E" w:tentative="1">
      <w:start w:val="1"/>
      <w:numFmt w:val="bullet"/>
      <w:lvlText w:val="•"/>
      <w:lvlJc w:val="left"/>
      <w:pPr>
        <w:tabs>
          <w:tab w:val="num" w:pos="5040"/>
        </w:tabs>
        <w:ind w:left="5040" w:hanging="360"/>
      </w:pPr>
      <w:rPr>
        <w:rFonts w:ascii="Arial" w:hAnsi="Arial" w:hint="default"/>
      </w:rPr>
    </w:lvl>
    <w:lvl w:ilvl="7" w:tplc="7CC40C2E" w:tentative="1">
      <w:start w:val="1"/>
      <w:numFmt w:val="bullet"/>
      <w:lvlText w:val="•"/>
      <w:lvlJc w:val="left"/>
      <w:pPr>
        <w:tabs>
          <w:tab w:val="num" w:pos="5760"/>
        </w:tabs>
        <w:ind w:left="5760" w:hanging="360"/>
      </w:pPr>
      <w:rPr>
        <w:rFonts w:ascii="Arial" w:hAnsi="Arial" w:hint="default"/>
      </w:rPr>
    </w:lvl>
    <w:lvl w:ilvl="8" w:tplc="BA6C389E"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54157A3F"/>
    <w:multiLevelType w:val="hybridMultilevel"/>
    <w:tmpl w:val="249615CC"/>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1" w15:restartNumberingAfterBreak="0">
    <w:nsid w:val="57785BFA"/>
    <w:multiLevelType w:val="hybridMultilevel"/>
    <w:tmpl w:val="961AC7DE"/>
    <w:lvl w:ilvl="0" w:tplc="0413000F">
      <w:start w:val="1"/>
      <w:numFmt w:val="decimal"/>
      <w:lvlText w:val="%1."/>
      <w:lvlJc w:val="left"/>
      <w:pPr>
        <w:ind w:left="-403" w:hanging="360"/>
      </w:pPr>
      <w:rPr>
        <w:rFonts w:hint="default"/>
      </w:rPr>
    </w:lvl>
    <w:lvl w:ilvl="1" w:tplc="04130019" w:tentative="1">
      <w:start w:val="1"/>
      <w:numFmt w:val="lowerLetter"/>
      <w:lvlText w:val="%2."/>
      <w:lvlJc w:val="left"/>
      <w:pPr>
        <w:ind w:left="317" w:hanging="360"/>
      </w:pPr>
    </w:lvl>
    <w:lvl w:ilvl="2" w:tplc="0413001B">
      <w:start w:val="1"/>
      <w:numFmt w:val="lowerRoman"/>
      <w:lvlText w:val="%3."/>
      <w:lvlJc w:val="right"/>
      <w:pPr>
        <w:ind w:left="1037" w:hanging="180"/>
      </w:pPr>
    </w:lvl>
    <w:lvl w:ilvl="3" w:tplc="0413000F" w:tentative="1">
      <w:start w:val="1"/>
      <w:numFmt w:val="decimal"/>
      <w:lvlText w:val="%4."/>
      <w:lvlJc w:val="left"/>
      <w:pPr>
        <w:ind w:left="1757" w:hanging="360"/>
      </w:pPr>
    </w:lvl>
    <w:lvl w:ilvl="4" w:tplc="04130019" w:tentative="1">
      <w:start w:val="1"/>
      <w:numFmt w:val="lowerLetter"/>
      <w:lvlText w:val="%5."/>
      <w:lvlJc w:val="left"/>
      <w:pPr>
        <w:ind w:left="2477" w:hanging="360"/>
      </w:pPr>
    </w:lvl>
    <w:lvl w:ilvl="5" w:tplc="0413001B" w:tentative="1">
      <w:start w:val="1"/>
      <w:numFmt w:val="lowerRoman"/>
      <w:lvlText w:val="%6."/>
      <w:lvlJc w:val="right"/>
      <w:pPr>
        <w:ind w:left="3197" w:hanging="180"/>
      </w:pPr>
    </w:lvl>
    <w:lvl w:ilvl="6" w:tplc="0413000F" w:tentative="1">
      <w:start w:val="1"/>
      <w:numFmt w:val="decimal"/>
      <w:lvlText w:val="%7."/>
      <w:lvlJc w:val="left"/>
      <w:pPr>
        <w:ind w:left="3917" w:hanging="360"/>
      </w:pPr>
    </w:lvl>
    <w:lvl w:ilvl="7" w:tplc="04130019" w:tentative="1">
      <w:start w:val="1"/>
      <w:numFmt w:val="lowerLetter"/>
      <w:lvlText w:val="%8."/>
      <w:lvlJc w:val="left"/>
      <w:pPr>
        <w:ind w:left="4637" w:hanging="360"/>
      </w:pPr>
    </w:lvl>
    <w:lvl w:ilvl="8" w:tplc="0413001B" w:tentative="1">
      <w:start w:val="1"/>
      <w:numFmt w:val="lowerRoman"/>
      <w:lvlText w:val="%9."/>
      <w:lvlJc w:val="right"/>
      <w:pPr>
        <w:ind w:left="5357" w:hanging="180"/>
      </w:pPr>
    </w:lvl>
  </w:abstractNum>
  <w:abstractNum w:abstractNumId="32" w15:restartNumberingAfterBreak="0">
    <w:nsid w:val="5A065DA3"/>
    <w:multiLevelType w:val="hybridMultilevel"/>
    <w:tmpl w:val="3858F918"/>
    <w:lvl w:ilvl="0" w:tplc="A7FC0752">
      <w:start w:val="3"/>
      <w:numFmt w:val="bullet"/>
      <w:lvlText w:val="-"/>
      <w:lvlJc w:val="left"/>
      <w:pPr>
        <w:ind w:left="720" w:hanging="360"/>
      </w:pPr>
      <w:rPr>
        <w:rFonts w:ascii="Verdana" w:eastAsia="DejaVu Sans" w:hAnsi="Verdana" w:cs="Lohit Hind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63B858CB"/>
    <w:multiLevelType w:val="hybridMultilevel"/>
    <w:tmpl w:val="75F80DC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15:restartNumberingAfterBreak="0">
    <w:nsid w:val="63D10361"/>
    <w:multiLevelType w:val="hybridMultilevel"/>
    <w:tmpl w:val="705E65CA"/>
    <w:lvl w:ilvl="0" w:tplc="9992F8F2">
      <w:numFmt w:val="bullet"/>
      <w:lvlText w:val="-"/>
      <w:lvlJc w:val="left"/>
      <w:pPr>
        <w:ind w:left="720" w:hanging="360"/>
      </w:pPr>
      <w:rPr>
        <w:rFonts w:ascii="Verdana" w:eastAsia="DejaVu Sans" w:hAnsi="Verdana" w:cs="Lohit Hind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5" w15:restartNumberingAfterBreak="0">
    <w:nsid w:val="64990536"/>
    <w:multiLevelType w:val="hybridMultilevel"/>
    <w:tmpl w:val="B41ACB4C"/>
    <w:lvl w:ilvl="0" w:tplc="0413000F">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6" w15:restartNumberingAfterBreak="0">
    <w:nsid w:val="68637762"/>
    <w:multiLevelType w:val="hybridMultilevel"/>
    <w:tmpl w:val="9E4A04B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6A354BAE"/>
    <w:multiLevelType w:val="hybridMultilevel"/>
    <w:tmpl w:val="AC42E780"/>
    <w:lvl w:ilvl="0" w:tplc="899A83EE">
      <w:start w:val="1981"/>
      <w:numFmt w:val="bullet"/>
      <w:lvlText w:val="-"/>
      <w:lvlJc w:val="left"/>
      <w:pPr>
        <w:ind w:left="720" w:hanging="360"/>
      </w:pPr>
      <w:rPr>
        <w:rFonts w:ascii="Verdana" w:eastAsia="DejaVu Sans" w:hAnsi="Verdana" w:cs="Lohit Hin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8" w15:restartNumberingAfterBreak="0">
    <w:nsid w:val="6C5D7ED1"/>
    <w:multiLevelType w:val="hybridMultilevel"/>
    <w:tmpl w:val="3FE0D122"/>
    <w:lvl w:ilvl="0" w:tplc="D216213C">
      <w:numFmt w:val="bullet"/>
      <w:lvlText w:val="-"/>
      <w:lvlJc w:val="left"/>
      <w:pPr>
        <w:ind w:left="720" w:hanging="360"/>
      </w:pPr>
      <w:rPr>
        <w:rFonts w:ascii="Verdana" w:eastAsia="DejaVu Sans" w:hAnsi="Verdana" w:cs="Lohit Hin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15:restartNumberingAfterBreak="0">
    <w:nsid w:val="702463BA"/>
    <w:multiLevelType w:val="hybridMultilevel"/>
    <w:tmpl w:val="878EB71C"/>
    <w:lvl w:ilvl="0" w:tplc="04130017">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0" w15:restartNumberingAfterBreak="0">
    <w:nsid w:val="76375C33"/>
    <w:multiLevelType w:val="multilevel"/>
    <w:tmpl w:val="0413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79F03A4E"/>
    <w:multiLevelType w:val="hybridMultilevel"/>
    <w:tmpl w:val="A622E94C"/>
    <w:lvl w:ilvl="0" w:tplc="36E0B8FC">
      <w:start w:val="1"/>
      <w:numFmt w:val="decimal"/>
      <w:lvlText w:val="1.1.%1."/>
      <w:lvlJc w:val="left"/>
      <w:pPr>
        <w:ind w:left="-403" w:hanging="360"/>
      </w:pPr>
      <w:rPr>
        <w:rFonts w:hint="default"/>
      </w:rPr>
    </w:lvl>
    <w:lvl w:ilvl="1" w:tplc="04130019" w:tentative="1">
      <w:start w:val="1"/>
      <w:numFmt w:val="lowerLetter"/>
      <w:lvlText w:val="%2."/>
      <w:lvlJc w:val="left"/>
      <w:pPr>
        <w:ind w:left="317" w:hanging="360"/>
      </w:pPr>
    </w:lvl>
    <w:lvl w:ilvl="2" w:tplc="0413001B" w:tentative="1">
      <w:start w:val="1"/>
      <w:numFmt w:val="lowerRoman"/>
      <w:lvlText w:val="%3."/>
      <w:lvlJc w:val="right"/>
      <w:pPr>
        <w:ind w:left="1037" w:hanging="180"/>
      </w:pPr>
    </w:lvl>
    <w:lvl w:ilvl="3" w:tplc="0413000F" w:tentative="1">
      <w:start w:val="1"/>
      <w:numFmt w:val="decimal"/>
      <w:lvlText w:val="%4."/>
      <w:lvlJc w:val="left"/>
      <w:pPr>
        <w:ind w:left="1757" w:hanging="360"/>
      </w:pPr>
    </w:lvl>
    <w:lvl w:ilvl="4" w:tplc="04130019" w:tentative="1">
      <w:start w:val="1"/>
      <w:numFmt w:val="lowerLetter"/>
      <w:lvlText w:val="%5."/>
      <w:lvlJc w:val="left"/>
      <w:pPr>
        <w:ind w:left="2477" w:hanging="360"/>
      </w:pPr>
    </w:lvl>
    <w:lvl w:ilvl="5" w:tplc="0413001B" w:tentative="1">
      <w:start w:val="1"/>
      <w:numFmt w:val="lowerRoman"/>
      <w:lvlText w:val="%6."/>
      <w:lvlJc w:val="right"/>
      <w:pPr>
        <w:ind w:left="3197" w:hanging="180"/>
      </w:pPr>
    </w:lvl>
    <w:lvl w:ilvl="6" w:tplc="0413000F" w:tentative="1">
      <w:start w:val="1"/>
      <w:numFmt w:val="decimal"/>
      <w:lvlText w:val="%7."/>
      <w:lvlJc w:val="left"/>
      <w:pPr>
        <w:ind w:left="3917" w:hanging="360"/>
      </w:pPr>
    </w:lvl>
    <w:lvl w:ilvl="7" w:tplc="04130019" w:tentative="1">
      <w:start w:val="1"/>
      <w:numFmt w:val="lowerLetter"/>
      <w:lvlText w:val="%8."/>
      <w:lvlJc w:val="left"/>
      <w:pPr>
        <w:ind w:left="4637" w:hanging="360"/>
      </w:pPr>
    </w:lvl>
    <w:lvl w:ilvl="8" w:tplc="0413001B" w:tentative="1">
      <w:start w:val="1"/>
      <w:numFmt w:val="lowerRoman"/>
      <w:lvlText w:val="%9."/>
      <w:lvlJc w:val="right"/>
      <w:pPr>
        <w:ind w:left="5357" w:hanging="180"/>
      </w:pPr>
    </w:lvl>
  </w:abstractNum>
  <w:abstractNum w:abstractNumId="42" w15:restartNumberingAfterBreak="0">
    <w:nsid w:val="7B5C47E3"/>
    <w:multiLevelType w:val="hybridMultilevel"/>
    <w:tmpl w:val="847E3410"/>
    <w:lvl w:ilvl="0" w:tplc="742C5586">
      <w:numFmt w:val="bullet"/>
      <w:lvlText w:val="-"/>
      <w:lvlJc w:val="left"/>
      <w:pPr>
        <w:ind w:left="720" w:hanging="360"/>
      </w:pPr>
      <w:rPr>
        <w:rFonts w:ascii="Verdana" w:eastAsia="DejaVu Sans" w:hAnsi="Verdana" w:cs="Lohit Hin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0"/>
  </w:num>
  <w:num w:numId="2">
    <w:abstractNumId w:val="20"/>
  </w:num>
  <w:num w:numId="3">
    <w:abstractNumId w:val="4"/>
  </w:num>
  <w:num w:numId="4">
    <w:abstractNumId w:val="17"/>
  </w:num>
  <w:num w:numId="5">
    <w:abstractNumId w:val="35"/>
  </w:num>
  <w:num w:numId="6">
    <w:abstractNumId w:val="18"/>
  </w:num>
  <w:num w:numId="7">
    <w:abstractNumId w:val="12"/>
  </w:num>
  <w:num w:numId="8">
    <w:abstractNumId w:val="15"/>
  </w:num>
  <w:num w:numId="9">
    <w:abstractNumId w:val="13"/>
  </w:num>
  <w:num w:numId="10">
    <w:abstractNumId w:val="22"/>
  </w:num>
  <w:num w:numId="11">
    <w:abstractNumId w:val="7"/>
  </w:num>
  <w:num w:numId="12">
    <w:abstractNumId w:val="16"/>
  </w:num>
  <w:num w:numId="13">
    <w:abstractNumId w:val="39"/>
  </w:num>
  <w:num w:numId="14">
    <w:abstractNumId w:val="6"/>
  </w:num>
  <w:num w:numId="15">
    <w:abstractNumId w:val="1"/>
  </w:num>
  <w:num w:numId="16">
    <w:abstractNumId w:val="33"/>
  </w:num>
  <w:num w:numId="17">
    <w:abstractNumId w:val="9"/>
  </w:num>
  <w:num w:numId="18">
    <w:abstractNumId w:val="36"/>
  </w:num>
  <w:num w:numId="19">
    <w:abstractNumId w:val="33"/>
  </w:num>
  <w:num w:numId="20">
    <w:abstractNumId w:val="11"/>
  </w:num>
  <w:num w:numId="21">
    <w:abstractNumId w:val="19"/>
  </w:num>
  <w:num w:numId="22">
    <w:abstractNumId w:val="28"/>
  </w:num>
  <w:num w:numId="23">
    <w:abstractNumId w:val="37"/>
  </w:num>
  <w:num w:numId="24">
    <w:abstractNumId w:val="29"/>
  </w:num>
  <w:num w:numId="25">
    <w:abstractNumId w:val="23"/>
  </w:num>
  <w:num w:numId="26">
    <w:abstractNumId w:val="41"/>
  </w:num>
  <w:num w:numId="27">
    <w:abstractNumId w:val="31"/>
  </w:num>
  <w:num w:numId="28">
    <w:abstractNumId w:val="2"/>
  </w:num>
  <w:num w:numId="29">
    <w:abstractNumId w:val="40"/>
  </w:num>
  <w:num w:numId="30">
    <w:abstractNumId w:val="18"/>
  </w:num>
  <w:num w:numId="31">
    <w:abstractNumId w:val="30"/>
  </w:num>
  <w:num w:numId="32">
    <w:abstractNumId w:val="10"/>
  </w:num>
  <w:num w:numId="33">
    <w:abstractNumId w:val="42"/>
  </w:num>
  <w:num w:numId="34">
    <w:abstractNumId w:val="32"/>
  </w:num>
  <w:num w:numId="35">
    <w:abstractNumId w:val="8"/>
  </w:num>
  <w:num w:numId="36">
    <w:abstractNumId w:val="5"/>
  </w:num>
  <w:num w:numId="37">
    <w:abstractNumId w:val="34"/>
  </w:num>
  <w:num w:numId="38">
    <w:abstractNumId w:val="24"/>
  </w:num>
  <w:num w:numId="39">
    <w:abstractNumId w:val="14"/>
  </w:num>
  <w:num w:numId="40">
    <w:abstractNumId w:val="38"/>
  </w:num>
  <w:num w:numId="41">
    <w:abstractNumId w:val="21"/>
  </w:num>
  <w:num w:numId="42">
    <w:abstractNumId w:val="25"/>
  </w:num>
  <w:num w:numId="43">
    <w:abstractNumId w:val="3"/>
  </w:num>
  <w:num w:numId="44">
    <w:abstractNumId w:val="27"/>
  </w:num>
  <w:num w:numId="45">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spelling="clean"/>
  <w:attachedTemplate r:id="rId1"/>
  <w:defaultTabStop w:val="709"/>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D67BD"/>
    <w:rsid w:val="0000223B"/>
    <w:rsid w:val="000028E4"/>
    <w:rsid w:val="0000376C"/>
    <w:rsid w:val="00023E82"/>
    <w:rsid w:val="00030B63"/>
    <w:rsid w:val="000310E5"/>
    <w:rsid w:val="000346FA"/>
    <w:rsid w:val="0003724C"/>
    <w:rsid w:val="00043548"/>
    <w:rsid w:val="0004749C"/>
    <w:rsid w:val="00052C74"/>
    <w:rsid w:val="00055F64"/>
    <w:rsid w:val="000578D0"/>
    <w:rsid w:val="00057A8E"/>
    <w:rsid w:val="000605D6"/>
    <w:rsid w:val="00064A82"/>
    <w:rsid w:val="00071AB0"/>
    <w:rsid w:val="0007362B"/>
    <w:rsid w:val="000760CA"/>
    <w:rsid w:val="00080631"/>
    <w:rsid w:val="00082F60"/>
    <w:rsid w:val="000932F8"/>
    <w:rsid w:val="00094DD8"/>
    <w:rsid w:val="00095B62"/>
    <w:rsid w:val="0009704B"/>
    <w:rsid w:val="000975A8"/>
    <w:rsid w:val="000A012E"/>
    <w:rsid w:val="000A5F95"/>
    <w:rsid w:val="000B2712"/>
    <w:rsid w:val="000B27A1"/>
    <w:rsid w:val="000B5A68"/>
    <w:rsid w:val="000B5F8B"/>
    <w:rsid w:val="000B610E"/>
    <w:rsid w:val="000B7190"/>
    <w:rsid w:val="000B7926"/>
    <w:rsid w:val="000C3B59"/>
    <w:rsid w:val="000C425C"/>
    <w:rsid w:val="000C577E"/>
    <w:rsid w:val="000D2296"/>
    <w:rsid w:val="000E31FF"/>
    <w:rsid w:val="000F1521"/>
    <w:rsid w:val="000F4F2A"/>
    <w:rsid w:val="0010105C"/>
    <w:rsid w:val="00103EB1"/>
    <w:rsid w:val="0010471F"/>
    <w:rsid w:val="00105E7D"/>
    <w:rsid w:val="001060F6"/>
    <w:rsid w:val="00111036"/>
    <w:rsid w:val="00113BFA"/>
    <w:rsid w:val="00122CAA"/>
    <w:rsid w:val="00127930"/>
    <w:rsid w:val="00132539"/>
    <w:rsid w:val="0013283B"/>
    <w:rsid w:val="0013461E"/>
    <w:rsid w:val="00140C38"/>
    <w:rsid w:val="00141E00"/>
    <w:rsid w:val="001430A3"/>
    <w:rsid w:val="001437C3"/>
    <w:rsid w:val="00146433"/>
    <w:rsid w:val="00167965"/>
    <w:rsid w:val="00173305"/>
    <w:rsid w:val="00173E43"/>
    <w:rsid w:val="00177BBE"/>
    <w:rsid w:val="001917F3"/>
    <w:rsid w:val="00192209"/>
    <w:rsid w:val="00193800"/>
    <w:rsid w:val="001A4564"/>
    <w:rsid w:val="001B57B9"/>
    <w:rsid w:val="001C59C2"/>
    <w:rsid w:val="001E32C8"/>
    <w:rsid w:val="001E7D1E"/>
    <w:rsid w:val="001F2648"/>
    <w:rsid w:val="001F4A99"/>
    <w:rsid w:val="001F5F97"/>
    <w:rsid w:val="00204009"/>
    <w:rsid w:val="00204909"/>
    <w:rsid w:val="00207370"/>
    <w:rsid w:val="00224CBB"/>
    <w:rsid w:val="00225162"/>
    <w:rsid w:val="00234836"/>
    <w:rsid w:val="00236249"/>
    <w:rsid w:val="002400EE"/>
    <w:rsid w:val="002418C0"/>
    <w:rsid w:val="002433D5"/>
    <w:rsid w:val="00251B34"/>
    <w:rsid w:val="00252E3B"/>
    <w:rsid w:val="00254FD2"/>
    <w:rsid w:val="00260759"/>
    <w:rsid w:val="00262C68"/>
    <w:rsid w:val="002631B9"/>
    <w:rsid w:val="00265FDD"/>
    <w:rsid w:val="002677F4"/>
    <w:rsid w:val="002720F5"/>
    <w:rsid w:val="002724AE"/>
    <w:rsid w:val="00276CD2"/>
    <w:rsid w:val="00277838"/>
    <w:rsid w:val="002861A0"/>
    <w:rsid w:val="0028694B"/>
    <w:rsid w:val="0029105D"/>
    <w:rsid w:val="00293F49"/>
    <w:rsid w:val="00294C4B"/>
    <w:rsid w:val="00295D9C"/>
    <w:rsid w:val="002A3763"/>
    <w:rsid w:val="002A4067"/>
    <w:rsid w:val="002A4BB1"/>
    <w:rsid w:val="002A58DB"/>
    <w:rsid w:val="002B4554"/>
    <w:rsid w:val="002B6B1F"/>
    <w:rsid w:val="002C6757"/>
    <w:rsid w:val="002D0E77"/>
    <w:rsid w:val="002E279B"/>
    <w:rsid w:val="002E3600"/>
    <w:rsid w:val="002E64DB"/>
    <w:rsid w:val="002F1D02"/>
    <w:rsid w:val="002F2BA2"/>
    <w:rsid w:val="002F51EF"/>
    <w:rsid w:val="002F5C8E"/>
    <w:rsid w:val="002F6417"/>
    <w:rsid w:val="00302627"/>
    <w:rsid w:val="00302A38"/>
    <w:rsid w:val="0030521E"/>
    <w:rsid w:val="00306D01"/>
    <w:rsid w:val="00307790"/>
    <w:rsid w:val="00315C52"/>
    <w:rsid w:val="00316659"/>
    <w:rsid w:val="00320ABF"/>
    <w:rsid w:val="00323D61"/>
    <w:rsid w:val="003413AD"/>
    <w:rsid w:val="003416E9"/>
    <w:rsid w:val="00343C0A"/>
    <w:rsid w:val="00345BC3"/>
    <w:rsid w:val="00350239"/>
    <w:rsid w:val="003537A2"/>
    <w:rsid w:val="0035523D"/>
    <w:rsid w:val="00355364"/>
    <w:rsid w:val="00356863"/>
    <w:rsid w:val="00361A67"/>
    <w:rsid w:val="00361C2E"/>
    <w:rsid w:val="00364240"/>
    <w:rsid w:val="003650A1"/>
    <w:rsid w:val="00365F7A"/>
    <w:rsid w:val="0037048B"/>
    <w:rsid w:val="00371A47"/>
    <w:rsid w:val="00373F69"/>
    <w:rsid w:val="00375A9D"/>
    <w:rsid w:val="003A24E4"/>
    <w:rsid w:val="003A7C1F"/>
    <w:rsid w:val="003B1A21"/>
    <w:rsid w:val="003C3738"/>
    <w:rsid w:val="003C3A3F"/>
    <w:rsid w:val="003C4E6B"/>
    <w:rsid w:val="003F0A72"/>
    <w:rsid w:val="00411B4B"/>
    <w:rsid w:val="00424A31"/>
    <w:rsid w:val="004312CC"/>
    <w:rsid w:val="00433F5E"/>
    <w:rsid w:val="00434267"/>
    <w:rsid w:val="004478C3"/>
    <w:rsid w:val="004518C4"/>
    <w:rsid w:val="004525C0"/>
    <w:rsid w:val="00457A5D"/>
    <w:rsid w:val="00457D14"/>
    <w:rsid w:val="0046139D"/>
    <w:rsid w:val="004620F1"/>
    <w:rsid w:val="004650F4"/>
    <w:rsid w:val="0046625D"/>
    <w:rsid w:val="00467DB2"/>
    <w:rsid w:val="00467DBA"/>
    <w:rsid w:val="00475CE5"/>
    <w:rsid w:val="00480C49"/>
    <w:rsid w:val="00482BDB"/>
    <w:rsid w:val="0048367D"/>
    <w:rsid w:val="004840AA"/>
    <w:rsid w:val="00492EA5"/>
    <w:rsid w:val="0049352B"/>
    <w:rsid w:val="004A347F"/>
    <w:rsid w:val="004A5B10"/>
    <w:rsid w:val="004B1F5A"/>
    <w:rsid w:val="004B212E"/>
    <w:rsid w:val="004B4617"/>
    <w:rsid w:val="004B56F1"/>
    <w:rsid w:val="004C0EA9"/>
    <w:rsid w:val="004E6325"/>
    <w:rsid w:val="004E65C3"/>
    <w:rsid w:val="004F222E"/>
    <w:rsid w:val="005011D0"/>
    <w:rsid w:val="00510EB5"/>
    <w:rsid w:val="00512403"/>
    <w:rsid w:val="005168A3"/>
    <w:rsid w:val="00517600"/>
    <w:rsid w:val="0052090F"/>
    <w:rsid w:val="0052171E"/>
    <w:rsid w:val="00530FD3"/>
    <w:rsid w:val="00537D6B"/>
    <w:rsid w:val="00551B1A"/>
    <w:rsid w:val="0055249E"/>
    <w:rsid w:val="00560734"/>
    <w:rsid w:val="005626E8"/>
    <w:rsid w:val="00563E81"/>
    <w:rsid w:val="00565ABF"/>
    <w:rsid w:val="0056752D"/>
    <w:rsid w:val="00572C65"/>
    <w:rsid w:val="00574440"/>
    <w:rsid w:val="00577C04"/>
    <w:rsid w:val="00590C2F"/>
    <w:rsid w:val="00597209"/>
    <w:rsid w:val="005A1644"/>
    <w:rsid w:val="005B2DF6"/>
    <w:rsid w:val="005B62FF"/>
    <w:rsid w:val="005B760D"/>
    <w:rsid w:val="005B7B0D"/>
    <w:rsid w:val="005C1A4F"/>
    <w:rsid w:val="005C1BBB"/>
    <w:rsid w:val="005C5589"/>
    <w:rsid w:val="005D2959"/>
    <w:rsid w:val="005D2DA4"/>
    <w:rsid w:val="005D2DD3"/>
    <w:rsid w:val="005E5A90"/>
    <w:rsid w:val="005F0B12"/>
    <w:rsid w:val="005F4B28"/>
    <w:rsid w:val="005F61E7"/>
    <w:rsid w:val="00602926"/>
    <w:rsid w:val="0060599F"/>
    <w:rsid w:val="00607E3E"/>
    <w:rsid w:val="0061393D"/>
    <w:rsid w:val="00613C3B"/>
    <w:rsid w:val="00614909"/>
    <w:rsid w:val="00614D09"/>
    <w:rsid w:val="006211AE"/>
    <w:rsid w:val="00624A08"/>
    <w:rsid w:val="00633001"/>
    <w:rsid w:val="006341AA"/>
    <w:rsid w:val="00641E89"/>
    <w:rsid w:val="00643625"/>
    <w:rsid w:val="006437C6"/>
    <w:rsid w:val="00652BFC"/>
    <w:rsid w:val="00652ED8"/>
    <w:rsid w:val="00656F15"/>
    <w:rsid w:val="0066374F"/>
    <w:rsid w:val="00666CEB"/>
    <w:rsid w:val="00667383"/>
    <w:rsid w:val="006673F7"/>
    <w:rsid w:val="00672871"/>
    <w:rsid w:val="00680CD2"/>
    <w:rsid w:val="00681759"/>
    <w:rsid w:val="00684D16"/>
    <w:rsid w:val="006862F4"/>
    <w:rsid w:val="00691E9E"/>
    <w:rsid w:val="006A6AAF"/>
    <w:rsid w:val="006A7F72"/>
    <w:rsid w:val="006B3AF1"/>
    <w:rsid w:val="006B6628"/>
    <w:rsid w:val="006B6F10"/>
    <w:rsid w:val="006C28E9"/>
    <w:rsid w:val="006C348F"/>
    <w:rsid w:val="006D1BAE"/>
    <w:rsid w:val="006D22F5"/>
    <w:rsid w:val="006D49E9"/>
    <w:rsid w:val="006F329E"/>
    <w:rsid w:val="006F5AF3"/>
    <w:rsid w:val="006F6C75"/>
    <w:rsid w:val="00702865"/>
    <w:rsid w:val="00703A2C"/>
    <w:rsid w:val="0071129B"/>
    <w:rsid w:val="00713DA0"/>
    <w:rsid w:val="00715E19"/>
    <w:rsid w:val="007169AB"/>
    <w:rsid w:val="0072365B"/>
    <w:rsid w:val="00725043"/>
    <w:rsid w:val="00726429"/>
    <w:rsid w:val="0073064D"/>
    <w:rsid w:val="007308F9"/>
    <w:rsid w:val="00730ECF"/>
    <w:rsid w:val="007328D9"/>
    <w:rsid w:val="00740214"/>
    <w:rsid w:val="00750BE6"/>
    <w:rsid w:val="00751C52"/>
    <w:rsid w:val="00753744"/>
    <w:rsid w:val="007538D0"/>
    <w:rsid w:val="0075711A"/>
    <w:rsid w:val="00764072"/>
    <w:rsid w:val="00766E23"/>
    <w:rsid w:val="007737AE"/>
    <w:rsid w:val="00775929"/>
    <w:rsid w:val="00781177"/>
    <w:rsid w:val="007866CC"/>
    <w:rsid w:val="00791588"/>
    <w:rsid w:val="00796545"/>
    <w:rsid w:val="007A7EC4"/>
    <w:rsid w:val="007B1433"/>
    <w:rsid w:val="007B1629"/>
    <w:rsid w:val="007B1895"/>
    <w:rsid w:val="007B2D05"/>
    <w:rsid w:val="007C0C65"/>
    <w:rsid w:val="007C6DB5"/>
    <w:rsid w:val="007D4D55"/>
    <w:rsid w:val="007D68D0"/>
    <w:rsid w:val="007E0D2D"/>
    <w:rsid w:val="007F0E32"/>
    <w:rsid w:val="007F1420"/>
    <w:rsid w:val="007F43CE"/>
    <w:rsid w:val="007F6239"/>
    <w:rsid w:val="008006A7"/>
    <w:rsid w:val="008040C8"/>
    <w:rsid w:val="0080569D"/>
    <w:rsid w:val="008063B5"/>
    <w:rsid w:val="00810AC0"/>
    <w:rsid w:val="0081507D"/>
    <w:rsid w:val="00816CB5"/>
    <w:rsid w:val="0082606A"/>
    <w:rsid w:val="00826759"/>
    <w:rsid w:val="00830428"/>
    <w:rsid w:val="0083360F"/>
    <w:rsid w:val="00843F91"/>
    <w:rsid w:val="0084640C"/>
    <w:rsid w:val="00852961"/>
    <w:rsid w:val="00860D6B"/>
    <w:rsid w:val="00861035"/>
    <w:rsid w:val="00863A10"/>
    <w:rsid w:val="00863B23"/>
    <w:rsid w:val="0086769F"/>
    <w:rsid w:val="0087314D"/>
    <w:rsid w:val="00875460"/>
    <w:rsid w:val="00877F71"/>
    <w:rsid w:val="008823E5"/>
    <w:rsid w:val="008B27BA"/>
    <w:rsid w:val="008B35F0"/>
    <w:rsid w:val="008B4FBF"/>
    <w:rsid w:val="008C20BA"/>
    <w:rsid w:val="008C21ED"/>
    <w:rsid w:val="008C402D"/>
    <w:rsid w:val="008C4377"/>
    <w:rsid w:val="008C5DEF"/>
    <w:rsid w:val="008C68D4"/>
    <w:rsid w:val="008C7842"/>
    <w:rsid w:val="008D7CF7"/>
    <w:rsid w:val="008E136D"/>
    <w:rsid w:val="008E2112"/>
    <w:rsid w:val="008E4304"/>
    <w:rsid w:val="008F3482"/>
    <w:rsid w:val="008F389F"/>
    <w:rsid w:val="008F3B8C"/>
    <w:rsid w:val="008F539A"/>
    <w:rsid w:val="008F5897"/>
    <w:rsid w:val="00900BEF"/>
    <w:rsid w:val="00903FAB"/>
    <w:rsid w:val="009068C7"/>
    <w:rsid w:val="00930315"/>
    <w:rsid w:val="00932B48"/>
    <w:rsid w:val="00936EF2"/>
    <w:rsid w:val="00941B33"/>
    <w:rsid w:val="00941DDD"/>
    <w:rsid w:val="00947D73"/>
    <w:rsid w:val="00951124"/>
    <w:rsid w:val="00964A03"/>
    <w:rsid w:val="00966AB0"/>
    <w:rsid w:val="009746C7"/>
    <w:rsid w:val="009758AB"/>
    <w:rsid w:val="009762F3"/>
    <w:rsid w:val="0098284A"/>
    <w:rsid w:val="0098320E"/>
    <w:rsid w:val="009833D9"/>
    <w:rsid w:val="0098785D"/>
    <w:rsid w:val="00987A20"/>
    <w:rsid w:val="00993ACA"/>
    <w:rsid w:val="009A4669"/>
    <w:rsid w:val="009A7087"/>
    <w:rsid w:val="009B3BB1"/>
    <w:rsid w:val="009B4E5C"/>
    <w:rsid w:val="009B5122"/>
    <w:rsid w:val="009C34AC"/>
    <w:rsid w:val="009D0FB2"/>
    <w:rsid w:val="009D21C6"/>
    <w:rsid w:val="009D329C"/>
    <w:rsid w:val="009D5D8B"/>
    <w:rsid w:val="009E448F"/>
    <w:rsid w:val="009E673B"/>
    <w:rsid w:val="009F22F3"/>
    <w:rsid w:val="009F3027"/>
    <w:rsid w:val="009F3A5A"/>
    <w:rsid w:val="009F6544"/>
    <w:rsid w:val="00A0370A"/>
    <w:rsid w:val="00A0394A"/>
    <w:rsid w:val="00A04AF8"/>
    <w:rsid w:val="00A0697E"/>
    <w:rsid w:val="00A07793"/>
    <w:rsid w:val="00A11B09"/>
    <w:rsid w:val="00A11E90"/>
    <w:rsid w:val="00A121DF"/>
    <w:rsid w:val="00A1240B"/>
    <w:rsid w:val="00A14A3E"/>
    <w:rsid w:val="00A224C0"/>
    <w:rsid w:val="00A277E1"/>
    <w:rsid w:val="00A34263"/>
    <w:rsid w:val="00A375E5"/>
    <w:rsid w:val="00A37AC5"/>
    <w:rsid w:val="00A47DCE"/>
    <w:rsid w:val="00A534CA"/>
    <w:rsid w:val="00A55477"/>
    <w:rsid w:val="00A57150"/>
    <w:rsid w:val="00A65A04"/>
    <w:rsid w:val="00A65C75"/>
    <w:rsid w:val="00A66838"/>
    <w:rsid w:val="00A677CB"/>
    <w:rsid w:val="00A72858"/>
    <w:rsid w:val="00A7543C"/>
    <w:rsid w:val="00A76ACC"/>
    <w:rsid w:val="00A77360"/>
    <w:rsid w:val="00A95648"/>
    <w:rsid w:val="00AB7FE1"/>
    <w:rsid w:val="00AC0C17"/>
    <w:rsid w:val="00AD0758"/>
    <w:rsid w:val="00AD4E98"/>
    <w:rsid w:val="00AD772A"/>
    <w:rsid w:val="00AD7FE2"/>
    <w:rsid w:val="00AE34CA"/>
    <w:rsid w:val="00AE53A9"/>
    <w:rsid w:val="00AE5D5B"/>
    <w:rsid w:val="00AE6D4A"/>
    <w:rsid w:val="00AF2715"/>
    <w:rsid w:val="00AF6560"/>
    <w:rsid w:val="00AF7228"/>
    <w:rsid w:val="00B0293C"/>
    <w:rsid w:val="00B10C7F"/>
    <w:rsid w:val="00B12BD5"/>
    <w:rsid w:val="00B14DD2"/>
    <w:rsid w:val="00B30CCC"/>
    <w:rsid w:val="00B30F14"/>
    <w:rsid w:val="00B407F2"/>
    <w:rsid w:val="00B41B1D"/>
    <w:rsid w:val="00B4383C"/>
    <w:rsid w:val="00B50486"/>
    <w:rsid w:val="00B51735"/>
    <w:rsid w:val="00B53B39"/>
    <w:rsid w:val="00B54A94"/>
    <w:rsid w:val="00B57F77"/>
    <w:rsid w:val="00B62F4C"/>
    <w:rsid w:val="00B64623"/>
    <w:rsid w:val="00B664BB"/>
    <w:rsid w:val="00B67805"/>
    <w:rsid w:val="00B7159F"/>
    <w:rsid w:val="00B72147"/>
    <w:rsid w:val="00B76ABB"/>
    <w:rsid w:val="00B80C58"/>
    <w:rsid w:val="00B8344F"/>
    <w:rsid w:val="00B854D9"/>
    <w:rsid w:val="00BA0192"/>
    <w:rsid w:val="00BC2BD6"/>
    <w:rsid w:val="00BC6A93"/>
    <w:rsid w:val="00BD6514"/>
    <w:rsid w:val="00BD6C16"/>
    <w:rsid w:val="00BE5012"/>
    <w:rsid w:val="00BE77FD"/>
    <w:rsid w:val="00BF5255"/>
    <w:rsid w:val="00BF58D5"/>
    <w:rsid w:val="00BF663A"/>
    <w:rsid w:val="00C001D6"/>
    <w:rsid w:val="00C012EA"/>
    <w:rsid w:val="00C015E4"/>
    <w:rsid w:val="00C04309"/>
    <w:rsid w:val="00C05E92"/>
    <w:rsid w:val="00C0784E"/>
    <w:rsid w:val="00C142DE"/>
    <w:rsid w:val="00C23704"/>
    <w:rsid w:val="00C27780"/>
    <w:rsid w:val="00C341AF"/>
    <w:rsid w:val="00C45933"/>
    <w:rsid w:val="00C5009A"/>
    <w:rsid w:val="00C5018C"/>
    <w:rsid w:val="00C519FE"/>
    <w:rsid w:val="00C5342A"/>
    <w:rsid w:val="00C5421B"/>
    <w:rsid w:val="00C55423"/>
    <w:rsid w:val="00C579AA"/>
    <w:rsid w:val="00C65870"/>
    <w:rsid w:val="00C67ED1"/>
    <w:rsid w:val="00C712D3"/>
    <w:rsid w:val="00C744B5"/>
    <w:rsid w:val="00C74560"/>
    <w:rsid w:val="00C74D46"/>
    <w:rsid w:val="00C82B01"/>
    <w:rsid w:val="00C85450"/>
    <w:rsid w:val="00C85F97"/>
    <w:rsid w:val="00C97D81"/>
    <w:rsid w:val="00CA3F7A"/>
    <w:rsid w:val="00CB2004"/>
    <w:rsid w:val="00CB65A3"/>
    <w:rsid w:val="00CC189E"/>
    <w:rsid w:val="00CC1A42"/>
    <w:rsid w:val="00CC6C15"/>
    <w:rsid w:val="00CC7D94"/>
    <w:rsid w:val="00CD67BD"/>
    <w:rsid w:val="00CD76A5"/>
    <w:rsid w:val="00CE0DAB"/>
    <w:rsid w:val="00CE4800"/>
    <w:rsid w:val="00CF2FB9"/>
    <w:rsid w:val="00CF3F89"/>
    <w:rsid w:val="00CF5FEF"/>
    <w:rsid w:val="00D00778"/>
    <w:rsid w:val="00D02D74"/>
    <w:rsid w:val="00D062C8"/>
    <w:rsid w:val="00D11455"/>
    <w:rsid w:val="00D2003B"/>
    <w:rsid w:val="00D20540"/>
    <w:rsid w:val="00D24DA1"/>
    <w:rsid w:val="00D30773"/>
    <w:rsid w:val="00D3353A"/>
    <w:rsid w:val="00D33EFF"/>
    <w:rsid w:val="00D40FDB"/>
    <w:rsid w:val="00D42509"/>
    <w:rsid w:val="00D4631E"/>
    <w:rsid w:val="00D4636B"/>
    <w:rsid w:val="00D51264"/>
    <w:rsid w:val="00D523B9"/>
    <w:rsid w:val="00D538AF"/>
    <w:rsid w:val="00D54CA5"/>
    <w:rsid w:val="00D55ED9"/>
    <w:rsid w:val="00D6012D"/>
    <w:rsid w:val="00D61205"/>
    <w:rsid w:val="00D61B3F"/>
    <w:rsid w:val="00D621F9"/>
    <w:rsid w:val="00D70435"/>
    <w:rsid w:val="00D73438"/>
    <w:rsid w:val="00D7741F"/>
    <w:rsid w:val="00D81839"/>
    <w:rsid w:val="00D87F37"/>
    <w:rsid w:val="00D87F3E"/>
    <w:rsid w:val="00DA2F61"/>
    <w:rsid w:val="00DB2106"/>
    <w:rsid w:val="00DB3059"/>
    <w:rsid w:val="00DB6A70"/>
    <w:rsid w:val="00DB71F5"/>
    <w:rsid w:val="00DC74DB"/>
    <w:rsid w:val="00DD0666"/>
    <w:rsid w:val="00DF11C0"/>
    <w:rsid w:val="00DF12FF"/>
    <w:rsid w:val="00DF229A"/>
    <w:rsid w:val="00DF232E"/>
    <w:rsid w:val="00E032B0"/>
    <w:rsid w:val="00E05213"/>
    <w:rsid w:val="00E117B2"/>
    <w:rsid w:val="00E1642D"/>
    <w:rsid w:val="00E231EF"/>
    <w:rsid w:val="00E23DF5"/>
    <w:rsid w:val="00E262E3"/>
    <w:rsid w:val="00E26E16"/>
    <w:rsid w:val="00E271A9"/>
    <w:rsid w:val="00E34A1C"/>
    <w:rsid w:val="00E351A0"/>
    <w:rsid w:val="00E355F2"/>
    <w:rsid w:val="00E403D4"/>
    <w:rsid w:val="00E436CF"/>
    <w:rsid w:val="00E47516"/>
    <w:rsid w:val="00E62D4E"/>
    <w:rsid w:val="00E6358C"/>
    <w:rsid w:val="00E66400"/>
    <w:rsid w:val="00E736DC"/>
    <w:rsid w:val="00E74BF7"/>
    <w:rsid w:val="00E86CC0"/>
    <w:rsid w:val="00E9212B"/>
    <w:rsid w:val="00E943C4"/>
    <w:rsid w:val="00E9770F"/>
    <w:rsid w:val="00EA6165"/>
    <w:rsid w:val="00EB018D"/>
    <w:rsid w:val="00EB3FB9"/>
    <w:rsid w:val="00EB55F1"/>
    <w:rsid w:val="00EC2271"/>
    <w:rsid w:val="00EC5690"/>
    <w:rsid w:val="00ED0BAD"/>
    <w:rsid w:val="00EE3054"/>
    <w:rsid w:val="00EF140B"/>
    <w:rsid w:val="00F01152"/>
    <w:rsid w:val="00F01FBA"/>
    <w:rsid w:val="00F0664E"/>
    <w:rsid w:val="00F1204B"/>
    <w:rsid w:val="00F1210A"/>
    <w:rsid w:val="00F151E8"/>
    <w:rsid w:val="00F176F9"/>
    <w:rsid w:val="00F22D97"/>
    <w:rsid w:val="00F32373"/>
    <w:rsid w:val="00F34477"/>
    <w:rsid w:val="00F36D69"/>
    <w:rsid w:val="00F44657"/>
    <w:rsid w:val="00F45632"/>
    <w:rsid w:val="00F54AAD"/>
    <w:rsid w:val="00F67B2F"/>
    <w:rsid w:val="00F70351"/>
    <w:rsid w:val="00F74788"/>
    <w:rsid w:val="00F7598F"/>
    <w:rsid w:val="00F803AA"/>
    <w:rsid w:val="00F80678"/>
    <w:rsid w:val="00F8175E"/>
    <w:rsid w:val="00F82344"/>
    <w:rsid w:val="00F82616"/>
    <w:rsid w:val="00F93286"/>
    <w:rsid w:val="00FA3AD1"/>
    <w:rsid w:val="00FA5F25"/>
    <w:rsid w:val="00FB143E"/>
    <w:rsid w:val="00FC302E"/>
    <w:rsid w:val="00FC48DF"/>
    <w:rsid w:val="00FC4F51"/>
    <w:rsid w:val="00FC54B5"/>
    <w:rsid w:val="00FC5AE2"/>
    <w:rsid w:val="00FD6485"/>
    <w:rsid w:val="00FE472D"/>
    <w:rsid w:val="00FE4908"/>
    <w:rsid w:val="00FE5618"/>
    <w:rsid w:val="00FE5CDC"/>
    <w:rsid w:val="00FF6C9A"/>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FA958C"/>
  <w15:docId w15:val="{969A749E-5A6C-4500-9385-C66A7753F9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DejaVu Sans" w:hAnsi="Times New Roman" w:cs="Lohit Hindi"/>
        <w:lang w:val="nl-NL" w:eastAsia="nl-NL" w:bidi="ar-SA"/>
      </w:rPr>
    </w:rPrDefault>
    <w:pPrDefault>
      <w:pPr>
        <w:autoSpaceDN w:val="0"/>
        <w:textAlignment w:val="baseline"/>
      </w:pPr>
    </w:pPrDefault>
  </w:docDefaults>
  <w:latentStyles w:defLockedState="0" w:defUIPriority="99" w:defSemiHidden="0" w:defUnhideWhenUsed="0" w:defQFormat="0" w:count="371">
    <w:lsdException w:name="Normal"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F74788"/>
    <w:pPr>
      <w:spacing w:line="240" w:lineRule="exact"/>
    </w:pPr>
    <w:rPr>
      <w:rFonts w:ascii="Verdana" w:hAnsi="Verdana"/>
      <w:color w:val="000000"/>
      <w:sz w:val="18"/>
      <w:szCs w:val="1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Hyperlink">
    <w:name w:val="Hyperlink"/>
    <w:basedOn w:val="Standaardalinea-lettertype"/>
    <w:uiPriority w:val="99"/>
    <w:unhideWhenUsed/>
    <w:rsid w:val="00031B78"/>
    <w:rPr>
      <w:color w:val="0563C1" w:themeColor="hyperlink"/>
      <w:u w:val="single"/>
    </w:rPr>
  </w:style>
  <w:style w:type="paragraph" w:customStyle="1" w:styleId="MarginlessContainer">
    <w:name w:val="Marginless Container"/>
    <w:hidden/>
  </w:style>
  <w:style w:type="paragraph" w:styleId="Aanhef">
    <w:name w:val="Salutation"/>
    <w:basedOn w:val="Standaard"/>
    <w:next w:val="Standaard"/>
    <w:uiPriority w:val="3"/>
    <w:qFormat/>
    <w:pPr>
      <w:spacing w:before="260" w:after="240"/>
    </w:pPr>
  </w:style>
  <w:style w:type="paragraph" w:styleId="Bijschrift">
    <w:name w:val="caption"/>
    <w:basedOn w:val="Standaard"/>
    <w:next w:val="Standaard"/>
    <w:uiPriority w:val="3"/>
    <w:qFormat/>
    <w:pPr>
      <w:spacing w:after="220" w:line="160" w:lineRule="exact"/>
    </w:pPr>
    <w:rPr>
      <w:i/>
      <w:color w:val="4F81BD"/>
      <w:sz w:val="16"/>
      <w:szCs w:val="16"/>
    </w:rPr>
  </w:style>
  <w:style w:type="paragraph" w:customStyle="1" w:styleId="Colofon">
    <w:name w:val="Colofon"/>
    <w:basedOn w:val="Standaard"/>
    <w:next w:val="Standaard"/>
    <w:pPr>
      <w:spacing w:before="240" w:after="660"/>
    </w:pPr>
    <w:rPr>
      <w:sz w:val="24"/>
      <w:szCs w:val="24"/>
    </w:rPr>
  </w:style>
  <w:style w:type="paragraph" w:customStyle="1" w:styleId="DatumLocatie">
    <w:name w:val="Datum Locatie"/>
    <w:basedOn w:val="Standaard"/>
    <w:next w:val="Standaard"/>
    <w:pPr>
      <w:spacing w:before="40" w:line="320" w:lineRule="exact"/>
    </w:pPr>
    <w:rPr>
      <w:sz w:val="28"/>
      <w:szCs w:val="28"/>
    </w:rPr>
  </w:style>
  <w:style w:type="paragraph" w:customStyle="1" w:styleId="DatumLocatieA3">
    <w:name w:val="Datum Locatie A3"/>
    <w:basedOn w:val="Standaard"/>
    <w:next w:val="Standaard"/>
    <w:pPr>
      <w:spacing w:line="624" w:lineRule="exact"/>
    </w:pPr>
    <w:rPr>
      <w:sz w:val="40"/>
      <w:szCs w:val="40"/>
    </w:rPr>
  </w:style>
  <w:style w:type="paragraph" w:customStyle="1" w:styleId="fotobijschrift">
    <w:name w:val="foto bijschrift"/>
    <w:basedOn w:val="Standaard"/>
    <w:next w:val="Standaard"/>
    <w:uiPriority w:val="4"/>
    <w:qFormat/>
    <w:pPr>
      <w:spacing w:line="320" w:lineRule="exact"/>
    </w:pPr>
    <w:rPr>
      <w:i/>
      <w:sz w:val="14"/>
      <w:szCs w:val="14"/>
    </w:rPr>
  </w:style>
  <w:style w:type="paragraph" w:customStyle="1" w:styleId="Groetregel">
    <w:name w:val="Groetregel"/>
    <w:basedOn w:val="Standaard"/>
    <w:next w:val="Standaard"/>
    <w:pPr>
      <w:spacing w:before="240"/>
    </w:pPr>
  </w:style>
  <w:style w:type="paragraph" w:customStyle="1" w:styleId="Huisstijl-Colofon">
    <w:name w:val="Huisstijl - Colofon"/>
    <w:basedOn w:val="Standaard"/>
    <w:next w:val="Standaard"/>
    <w:pPr>
      <w:numPr>
        <w:numId w:val="2"/>
      </w:numPr>
      <w:tabs>
        <w:tab w:val="left" w:pos="0"/>
      </w:tabs>
      <w:spacing w:after="720" w:line="300" w:lineRule="exact"/>
      <w:ind w:hanging="1120"/>
    </w:pPr>
    <w:rPr>
      <w:sz w:val="24"/>
      <w:szCs w:val="24"/>
    </w:rPr>
  </w:style>
  <w:style w:type="paragraph" w:customStyle="1" w:styleId="Huisstijl-Inhoud">
    <w:name w:val="Huisstijl - Inhoud"/>
    <w:basedOn w:val="Standaard"/>
    <w:next w:val="Standaard"/>
    <w:uiPriority w:val="2"/>
    <w:qFormat/>
    <w:pPr>
      <w:spacing w:after="720" w:line="300" w:lineRule="exact"/>
    </w:pPr>
    <w:rPr>
      <w:sz w:val="24"/>
      <w:szCs w:val="24"/>
    </w:rPr>
  </w:style>
  <w:style w:type="paragraph" w:customStyle="1" w:styleId="Huisstijl-Kop1">
    <w:name w:val="Huisstijl - Kop 1"/>
    <w:basedOn w:val="Standaard"/>
    <w:next w:val="Standaard"/>
    <w:uiPriority w:val="1"/>
    <w:qFormat/>
    <w:rsid w:val="002E64DB"/>
    <w:pPr>
      <w:pageBreakBefore/>
      <w:numPr>
        <w:numId w:val="1"/>
      </w:numPr>
      <w:tabs>
        <w:tab w:val="left" w:pos="0"/>
      </w:tabs>
      <w:spacing w:after="720" w:line="300" w:lineRule="exact"/>
      <w:ind w:hanging="1120"/>
    </w:pPr>
    <w:rPr>
      <w:sz w:val="24"/>
      <w:szCs w:val="24"/>
    </w:rPr>
  </w:style>
  <w:style w:type="paragraph" w:customStyle="1" w:styleId="Huisstijl-Kop2">
    <w:name w:val="Huisstijl - Kop 2"/>
    <w:basedOn w:val="Standaard"/>
    <w:next w:val="Standaard"/>
    <w:uiPriority w:val="1"/>
    <w:qFormat/>
    <w:pPr>
      <w:numPr>
        <w:ilvl w:val="1"/>
        <w:numId w:val="1"/>
      </w:numPr>
      <w:tabs>
        <w:tab w:val="left" w:pos="0"/>
      </w:tabs>
      <w:spacing w:before="240"/>
      <w:ind w:hanging="1120"/>
    </w:pPr>
    <w:rPr>
      <w:b/>
    </w:rPr>
  </w:style>
  <w:style w:type="paragraph" w:customStyle="1" w:styleId="Huisstijl-Kop3">
    <w:name w:val="Huisstijl - Kop 3"/>
    <w:basedOn w:val="Huisstijl-Kop2"/>
    <w:next w:val="Standaard"/>
    <w:uiPriority w:val="1"/>
    <w:qFormat/>
    <w:rsid w:val="003C4E6B"/>
    <w:pPr>
      <w:numPr>
        <w:ilvl w:val="2"/>
      </w:numPr>
      <w:ind w:left="0" w:hanging="1123"/>
    </w:pPr>
    <w:rPr>
      <w:b w:val="0"/>
      <w:i/>
    </w:rPr>
  </w:style>
  <w:style w:type="paragraph" w:customStyle="1" w:styleId="Huisstijl-Kop4">
    <w:name w:val="Huisstijl - Kop 4"/>
    <w:basedOn w:val="Standaard"/>
    <w:next w:val="Standaard"/>
    <w:uiPriority w:val="1"/>
    <w:qFormat/>
    <w:pPr>
      <w:numPr>
        <w:ilvl w:val="3"/>
        <w:numId w:val="1"/>
      </w:numPr>
      <w:tabs>
        <w:tab w:val="left" w:pos="0"/>
      </w:tabs>
      <w:spacing w:before="240"/>
      <w:ind w:hanging="1120"/>
    </w:pPr>
  </w:style>
  <w:style w:type="numbering" w:customStyle="1" w:styleId="Huisstijlnummeringmetnummer">
    <w:name w:val="Huisstijl nummering met nummer"/>
  </w:style>
  <w:style w:type="numbering" w:customStyle="1" w:styleId="Huisstijlopsommingcolofon">
    <w:name w:val="Huisstijl opsomming colofon"/>
  </w:style>
  <w:style w:type="paragraph" w:styleId="Inhopg1">
    <w:name w:val="toc 1"/>
    <w:basedOn w:val="Standaard"/>
    <w:next w:val="Standaard"/>
    <w:uiPriority w:val="39"/>
    <w:pPr>
      <w:tabs>
        <w:tab w:val="left" w:pos="0"/>
      </w:tabs>
      <w:spacing w:before="240"/>
      <w:ind w:hanging="1120"/>
    </w:pPr>
    <w:rPr>
      <w:b/>
    </w:rPr>
  </w:style>
  <w:style w:type="paragraph" w:styleId="Inhopg2">
    <w:name w:val="toc 2"/>
    <w:next w:val="Standaard"/>
    <w:uiPriority w:val="39"/>
    <w:pPr>
      <w:tabs>
        <w:tab w:val="left" w:pos="0"/>
      </w:tabs>
      <w:spacing w:line="240" w:lineRule="exact"/>
      <w:ind w:hanging="1120"/>
    </w:pPr>
    <w:rPr>
      <w:rFonts w:ascii="Verdana" w:hAnsi="Verdana"/>
      <w:color w:val="000000"/>
      <w:sz w:val="18"/>
      <w:szCs w:val="18"/>
    </w:rPr>
  </w:style>
  <w:style w:type="paragraph" w:styleId="Inhopg3">
    <w:name w:val="toc 3"/>
    <w:next w:val="Standaard"/>
    <w:uiPriority w:val="39"/>
    <w:pPr>
      <w:tabs>
        <w:tab w:val="left" w:pos="0"/>
      </w:tabs>
      <w:spacing w:line="240" w:lineRule="exact"/>
      <w:ind w:hanging="1120"/>
    </w:pPr>
    <w:rPr>
      <w:rFonts w:ascii="Verdana" w:hAnsi="Verdana"/>
      <w:color w:val="000000"/>
      <w:sz w:val="18"/>
      <w:szCs w:val="18"/>
    </w:rPr>
  </w:style>
  <w:style w:type="paragraph" w:styleId="Inhopg4">
    <w:name w:val="toc 4"/>
    <w:next w:val="Standaard"/>
    <w:uiPriority w:val="39"/>
    <w:pPr>
      <w:tabs>
        <w:tab w:val="left" w:pos="0"/>
      </w:tabs>
      <w:spacing w:line="240" w:lineRule="exact"/>
      <w:ind w:hanging="1120"/>
    </w:pPr>
    <w:rPr>
      <w:rFonts w:ascii="Verdana" w:hAnsi="Verdana"/>
      <w:color w:val="000000"/>
      <w:sz w:val="18"/>
      <w:szCs w:val="18"/>
    </w:rPr>
  </w:style>
  <w:style w:type="paragraph" w:styleId="Inhopg5">
    <w:name w:val="toc 5"/>
    <w:next w:val="Standaard"/>
    <w:pPr>
      <w:spacing w:line="240" w:lineRule="exact"/>
      <w:ind w:hanging="1120"/>
    </w:pPr>
    <w:rPr>
      <w:rFonts w:ascii="Verdana" w:hAnsi="Verdana"/>
      <w:color w:val="000000"/>
      <w:sz w:val="18"/>
      <w:szCs w:val="18"/>
    </w:rPr>
  </w:style>
  <w:style w:type="paragraph" w:styleId="Inhopg6">
    <w:name w:val="toc 6"/>
    <w:next w:val="Standaard"/>
    <w:pPr>
      <w:spacing w:line="240" w:lineRule="exact"/>
      <w:ind w:hanging="1120"/>
    </w:pPr>
    <w:rPr>
      <w:rFonts w:ascii="Verdana" w:hAnsi="Verdana"/>
      <w:color w:val="000000"/>
      <w:sz w:val="18"/>
      <w:szCs w:val="18"/>
    </w:rPr>
  </w:style>
  <w:style w:type="paragraph" w:styleId="Inhopg7">
    <w:name w:val="toc 7"/>
    <w:next w:val="Standaard"/>
    <w:pPr>
      <w:spacing w:line="240" w:lineRule="exact"/>
      <w:ind w:hanging="1120"/>
    </w:pPr>
    <w:rPr>
      <w:rFonts w:ascii="Verdana" w:hAnsi="Verdana"/>
      <w:color w:val="000000"/>
      <w:sz w:val="18"/>
      <w:szCs w:val="18"/>
    </w:rPr>
  </w:style>
  <w:style w:type="paragraph" w:styleId="Inhopg8">
    <w:name w:val="toc 8"/>
    <w:next w:val="Standaard"/>
  </w:style>
  <w:style w:type="paragraph" w:styleId="Inhopg9">
    <w:name w:val="toc 9"/>
    <w:next w:val="Standaard"/>
  </w:style>
  <w:style w:type="paragraph" w:customStyle="1" w:styleId="Lijstniveau1">
    <w:name w:val="Lijst niveau 1"/>
    <w:basedOn w:val="Standaard"/>
    <w:pPr>
      <w:numPr>
        <w:numId w:val="4"/>
      </w:numPr>
    </w:pPr>
  </w:style>
  <w:style w:type="paragraph" w:customStyle="1" w:styleId="Lijstniveau2">
    <w:name w:val="Lijst niveau 2"/>
    <w:basedOn w:val="Standaard"/>
    <w:pPr>
      <w:numPr>
        <w:ilvl w:val="1"/>
        <w:numId w:val="4"/>
      </w:numPr>
    </w:pPr>
  </w:style>
  <w:style w:type="paragraph" w:customStyle="1" w:styleId="Lijstniveau3">
    <w:name w:val="Lijst niveau 3"/>
    <w:basedOn w:val="Standaard"/>
    <w:pPr>
      <w:numPr>
        <w:ilvl w:val="2"/>
        <w:numId w:val="4"/>
      </w:numPr>
    </w:pPr>
  </w:style>
  <w:style w:type="paragraph" w:customStyle="1" w:styleId="MinuutKoptabel">
    <w:name w:val="Minuut_Kop_tabel"/>
    <w:basedOn w:val="Standaard"/>
    <w:next w:val="Standaard"/>
    <w:rPr>
      <w:b/>
      <w:caps/>
      <w:sz w:val="13"/>
      <w:szCs w:val="13"/>
    </w:rPr>
  </w:style>
  <w:style w:type="numbering" w:customStyle="1" w:styleId="Opsomming">
    <w:name w:val="Opsomming"/>
    <w:uiPriority w:val="1"/>
    <w:qFormat/>
  </w:style>
  <w:style w:type="paragraph" w:customStyle="1" w:styleId="Opsommingniveau1">
    <w:name w:val="Opsomming niveau 1"/>
    <w:basedOn w:val="Standaard"/>
    <w:next w:val="Standaard"/>
    <w:uiPriority w:val="1"/>
    <w:qFormat/>
    <w:pPr>
      <w:numPr>
        <w:numId w:val="3"/>
      </w:numPr>
    </w:pPr>
  </w:style>
  <w:style w:type="paragraph" w:customStyle="1" w:styleId="Opsommingniveau2">
    <w:name w:val="Opsomming niveau 2"/>
    <w:basedOn w:val="Standaard"/>
    <w:next w:val="Standaard"/>
    <w:uiPriority w:val="1"/>
    <w:qFormat/>
    <w:pPr>
      <w:numPr>
        <w:ilvl w:val="1"/>
        <w:numId w:val="3"/>
      </w:numPr>
    </w:pPr>
  </w:style>
  <w:style w:type="paragraph" w:customStyle="1" w:styleId="Paginanummeringrechtsuitlijnend">
    <w:name w:val="Paginanummering rechtsuitlijnend"/>
    <w:basedOn w:val="Standaard"/>
    <w:next w:val="Standaard"/>
    <w:pPr>
      <w:spacing w:line="180" w:lineRule="exact"/>
      <w:jc w:val="right"/>
    </w:pPr>
    <w:rPr>
      <w:sz w:val="13"/>
      <w:szCs w:val="13"/>
    </w:rPr>
  </w:style>
  <w:style w:type="paragraph" w:customStyle="1" w:styleId="RapportKoptekst">
    <w:name w:val="Rapport Koptekst"/>
    <w:basedOn w:val="Standaard"/>
    <w:next w:val="Standaard"/>
    <w:pPr>
      <w:spacing w:line="180" w:lineRule="exact"/>
    </w:pPr>
    <w:rPr>
      <w:sz w:val="13"/>
      <w:szCs w:val="13"/>
    </w:rPr>
  </w:style>
  <w:style w:type="paragraph" w:customStyle="1" w:styleId="RapportTitel">
    <w:name w:val="Rapport Titel"/>
    <w:basedOn w:val="Standaard"/>
    <w:next w:val="Standaard"/>
    <w:pPr>
      <w:spacing w:before="60" w:after="320"/>
    </w:pPr>
    <w:rPr>
      <w:b/>
      <w:sz w:val="24"/>
      <w:szCs w:val="24"/>
    </w:rPr>
  </w:style>
  <w:style w:type="paragraph" w:customStyle="1" w:styleId="referentiegegetenscursiefverdana65">
    <w:name w:val="referentiegegetens cursief verdana 6.5"/>
    <w:basedOn w:val="Standaard"/>
    <w:next w:val="Standaard"/>
    <w:rPr>
      <w:i/>
      <w:sz w:val="13"/>
      <w:szCs w:val="13"/>
    </w:rPr>
  </w:style>
  <w:style w:type="paragraph" w:customStyle="1" w:styleId="Referentiegegevenstabel">
    <w:name w:val="Referentiegegevens tabel"/>
    <w:basedOn w:val="Standaard"/>
    <w:next w:val="Standaard"/>
    <w:pPr>
      <w:ind w:left="-100"/>
    </w:pPr>
  </w:style>
  <w:style w:type="paragraph" w:customStyle="1" w:styleId="Referentiegegevenstabelbold">
    <w:name w:val="Referentiegegevens tabel bold"/>
    <w:basedOn w:val="Standaard"/>
    <w:next w:val="Standaard"/>
    <w:pPr>
      <w:ind w:left="-100"/>
    </w:pPr>
    <w:rPr>
      <w:b/>
    </w:rPr>
  </w:style>
  <w:style w:type="paragraph" w:customStyle="1" w:styleId="ReferentiegegevensVerdana65">
    <w:name w:val="Referentiegegevens Verdana 6.5"/>
    <w:basedOn w:val="Standaard"/>
    <w:next w:val="Standaard"/>
    <w:uiPriority w:val="4"/>
    <w:qFormat/>
    <w:rPr>
      <w:sz w:val="13"/>
      <w:szCs w:val="13"/>
    </w:rPr>
  </w:style>
  <w:style w:type="paragraph" w:customStyle="1" w:styleId="Referentiegegevensvet65">
    <w:name w:val="Referentiegegevens vet 6.5"/>
    <w:basedOn w:val="Standaard"/>
    <w:next w:val="Standaard"/>
    <w:uiPriority w:val="5"/>
    <w:qFormat/>
    <w:pPr>
      <w:spacing w:line="180" w:lineRule="exact"/>
    </w:pPr>
    <w:rPr>
      <w:b/>
      <w:sz w:val="13"/>
      <w:szCs w:val="13"/>
    </w:rPr>
  </w:style>
  <w:style w:type="paragraph" w:customStyle="1" w:styleId="RWS-Flyer47pt">
    <w:name w:val="RWS-Flyer 47 pt"/>
    <w:basedOn w:val="Standaard"/>
    <w:next w:val="Standaard"/>
    <w:pPr>
      <w:spacing w:line="940" w:lineRule="exact"/>
    </w:pPr>
  </w:style>
  <w:style w:type="paragraph" w:customStyle="1" w:styleId="RWS-FlyerPlattetekst">
    <w:name w:val="RWS-Flyer Platte tekst"/>
    <w:basedOn w:val="Standaard"/>
    <w:next w:val="Standaard"/>
    <w:pPr>
      <w:spacing w:line="320" w:lineRule="exact"/>
    </w:pPr>
  </w:style>
  <w:style w:type="paragraph" w:customStyle="1" w:styleId="RWS-KoptekstAangepastekleurRGB0123199">
    <w:name w:val="RWS-Koptekst + Aangepaste kleur (RGB(0;123;199))"/>
    <w:basedOn w:val="Standaard"/>
    <w:next w:val="Standaard"/>
    <w:pPr>
      <w:spacing w:line="320" w:lineRule="exact"/>
    </w:pPr>
    <w:rPr>
      <w:color w:val="007BC7"/>
      <w:sz w:val="22"/>
      <w:szCs w:val="22"/>
    </w:rPr>
  </w:style>
  <w:style w:type="paragraph" w:customStyle="1" w:styleId="RWS-KoptekstA3">
    <w:name w:val="RWS-Koptekst A3"/>
    <w:basedOn w:val="Standaard"/>
    <w:next w:val="Standaard"/>
    <w:pPr>
      <w:spacing w:before="20" w:line="320" w:lineRule="exact"/>
    </w:pPr>
    <w:rPr>
      <w:color w:val="007BC7"/>
      <w:sz w:val="32"/>
      <w:szCs w:val="32"/>
    </w:rPr>
  </w:style>
  <w:style w:type="paragraph" w:customStyle="1" w:styleId="RWS-KoptekstFlyer">
    <w:name w:val="RWS-Koptekst Flyer"/>
    <w:basedOn w:val="Standaard"/>
    <w:next w:val="Standaard"/>
    <w:pPr>
      <w:spacing w:line="320" w:lineRule="exact"/>
    </w:pPr>
    <w:rPr>
      <w:color w:val="007BC7"/>
    </w:rPr>
  </w:style>
  <w:style w:type="paragraph" w:customStyle="1" w:styleId="RWS-Plattetekst">
    <w:name w:val="RWS-Platte tekst"/>
    <w:basedOn w:val="Standaard"/>
    <w:next w:val="Standaard"/>
    <w:pPr>
      <w:spacing w:line="320" w:lineRule="exact"/>
    </w:pPr>
    <w:rPr>
      <w:sz w:val="22"/>
      <w:szCs w:val="22"/>
    </w:rPr>
  </w:style>
  <w:style w:type="paragraph" w:customStyle="1" w:styleId="RWS-PlattetekstVoor4pt">
    <w:name w:val="RWS-Platte tekst + Voor:  4 pt"/>
    <w:basedOn w:val="RWS-Plattetekst"/>
    <w:next w:val="Standaard"/>
    <w:pPr>
      <w:spacing w:before="80"/>
    </w:pPr>
  </w:style>
  <w:style w:type="paragraph" w:customStyle="1" w:styleId="RWS-PlattetekstA3">
    <w:name w:val="RWS-Platte tekst A3"/>
    <w:basedOn w:val="Standaard"/>
    <w:next w:val="Standaard"/>
    <w:pPr>
      <w:spacing w:before="40" w:line="440" w:lineRule="exact"/>
    </w:pPr>
    <w:rPr>
      <w:sz w:val="32"/>
      <w:szCs w:val="32"/>
    </w:rPr>
  </w:style>
  <w:style w:type="paragraph" w:customStyle="1" w:styleId="RWS-SubtitelAangepastekleurRGB0123199">
    <w:name w:val="RWS-Subtitel + Aangepaste kleur (RGB(0;123;199))"/>
    <w:basedOn w:val="Standaard"/>
    <w:next w:val="Standaard"/>
    <w:pPr>
      <w:spacing w:line="624" w:lineRule="exact"/>
    </w:pPr>
    <w:rPr>
      <w:color w:val="007BC7"/>
      <w:sz w:val="40"/>
      <w:szCs w:val="40"/>
    </w:rPr>
  </w:style>
  <w:style w:type="paragraph" w:customStyle="1" w:styleId="RWS-SubtitelA3">
    <w:name w:val="RWS-Subtitel A3"/>
    <w:basedOn w:val="Standaard"/>
    <w:next w:val="Standaard"/>
    <w:pPr>
      <w:spacing w:before="240" w:line="440" w:lineRule="exact"/>
    </w:pPr>
    <w:rPr>
      <w:color w:val="007BC7"/>
      <w:sz w:val="56"/>
      <w:szCs w:val="56"/>
    </w:rPr>
  </w:style>
  <w:style w:type="paragraph" w:customStyle="1" w:styleId="RWS-TitelVoor14pt">
    <w:name w:val="RWS-Titel + Voor: 14 pt"/>
    <w:basedOn w:val="Standaard"/>
    <w:next w:val="Standaard"/>
    <w:pPr>
      <w:spacing w:before="280" w:line="1056" w:lineRule="exact"/>
    </w:pPr>
    <w:rPr>
      <w:sz w:val="80"/>
      <w:szCs w:val="80"/>
    </w:rPr>
  </w:style>
  <w:style w:type="paragraph" w:customStyle="1" w:styleId="RWS-TitelA3">
    <w:name w:val="RWS-Titel A3"/>
    <w:basedOn w:val="Standaard"/>
    <w:next w:val="Standaard"/>
    <w:pPr>
      <w:spacing w:before="360" w:line="1100" w:lineRule="exact"/>
    </w:pPr>
    <w:rPr>
      <w:sz w:val="114"/>
      <w:szCs w:val="114"/>
    </w:rPr>
  </w:style>
  <w:style w:type="paragraph" w:customStyle="1" w:styleId="RWS-TitelA4">
    <w:name w:val="RWS-Titel A4"/>
    <w:basedOn w:val="Standaard"/>
    <w:next w:val="Standaard"/>
    <w:pPr>
      <w:spacing w:line="1056" w:lineRule="exact"/>
    </w:pPr>
    <w:rPr>
      <w:sz w:val="80"/>
      <w:szCs w:val="80"/>
    </w:rPr>
  </w:style>
  <w:style w:type="paragraph" w:customStyle="1" w:styleId="SpeechV12v23ra16Bold">
    <w:name w:val="Speech V12 v23 ra16 Bold"/>
    <w:basedOn w:val="Standaard"/>
    <w:next w:val="Standaard"/>
    <w:pPr>
      <w:spacing w:before="460" w:line="320" w:lineRule="exact"/>
    </w:pPr>
    <w:rPr>
      <w:b/>
      <w:sz w:val="24"/>
      <w:szCs w:val="24"/>
    </w:rPr>
  </w:style>
  <w:style w:type="paragraph" w:customStyle="1" w:styleId="StandaardV9Italic">
    <w:name w:val="Standaard V9 Italic"/>
    <w:basedOn w:val="Standaard"/>
    <w:next w:val="Standaard"/>
    <w:rPr>
      <w:i/>
    </w:rPr>
  </w:style>
  <w:style w:type="paragraph" w:customStyle="1" w:styleId="StandaardVet">
    <w:name w:val="Standaard Vet"/>
    <w:basedOn w:val="Standaard"/>
    <w:next w:val="Standaard"/>
    <w:rPr>
      <w:b/>
    </w:rPr>
  </w:style>
  <w:style w:type="numbering" w:customStyle="1" w:styleId="Standaardlijst">
    <w:name w:val="Standaardlijst"/>
  </w:style>
  <w:style w:type="table" w:customStyle="1" w:styleId="TabelColofon">
    <w:name w:val="Tabel Colofon"/>
    <w:pPr>
      <w:tabs>
        <w:tab w:val="left" w:pos="-107"/>
      </w:tabs>
    </w:pPr>
    <w:rPr>
      <w:rFonts w:ascii="Verdana" w:hAnsi="Verdana"/>
      <w:color w:val="000000"/>
      <w:sz w:val="18"/>
      <w:szCs w:val="18"/>
    </w:rPr>
    <w:tblPr>
      <w:tblCellMar>
        <w:top w:w="0" w:type="dxa"/>
        <w:left w:w="0" w:type="dxa"/>
        <w:bottom w:w="0" w:type="dxa"/>
        <w:right w:w="112" w:type="dxa"/>
      </w:tblCellMar>
    </w:tblPr>
  </w:style>
  <w:style w:type="table" w:customStyle="1" w:styleId="Tabelgrijzelijnen">
    <w:name w:val="Tabel grijze lijnen"/>
    <w:pPr>
      <w:tabs>
        <w:tab w:val="left" w:pos="-107"/>
      </w:tabs>
    </w:pPr>
    <w:rPr>
      <w:sz w:val="18"/>
      <w:szCs w:val="18"/>
    </w:rPr>
    <w:tblPr>
      <w:tblBorders>
        <w:top w:val="single" w:sz="4" w:space="0" w:color="B7B4B4"/>
        <w:left w:val="single" w:sz="4" w:space="0" w:color="B7B4B4"/>
        <w:bottom w:val="single" w:sz="4" w:space="0" w:color="B7B4B4"/>
        <w:right w:val="single" w:sz="4" w:space="0" w:color="B7B4B4"/>
        <w:insideH w:val="single" w:sz="4" w:space="0" w:color="B7B4B4"/>
        <w:insideV w:val="single" w:sz="4" w:space="0" w:color="B7B4B4"/>
      </w:tblBorders>
      <w:tblCellMar>
        <w:top w:w="0" w:type="dxa"/>
        <w:left w:w="0" w:type="dxa"/>
        <w:bottom w:w="0" w:type="dxa"/>
        <w:right w:w="112" w:type="dxa"/>
      </w:tblCellMar>
    </w:tblPr>
  </w:style>
  <w:style w:type="table" w:customStyle="1" w:styleId="Tabelmetrand">
    <w:name w:val="Tabel met rand"/>
    <w:rPr>
      <w:rFonts w:ascii="Verdana" w:hAnsi="Verdana"/>
      <w:color w:val="000000"/>
      <w:sz w:val="18"/>
      <w:szCs w:val="18"/>
    </w:rPr>
    <w:tblP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0" w:type="dxa"/>
        <w:bottom w:w="0" w:type="dxa"/>
        <w:right w:w="0" w:type="dxa"/>
      </w:tblCellMar>
    </w:tblPr>
  </w:style>
  <w:style w:type="table" w:customStyle="1" w:styleId="Tabelstandaardlinks">
    <w:name w:val="Tabel standaard links"/>
    <w:rPr>
      <w:rFonts w:ascii="Verdana" w:hAnsi="Verdana"/>
      <w:sz w:val="18"/>
      <w:szCs w:val="18"/>
    </w:rPr>
    <w:tblPr>
      <w:tblCellMar>
        <w:top w:w="0" w:type="dxa"/>
        <w:left w:w="0" w:type="dxa"/>
        <w:bottom w:w="0" w:type="dxa"/>
        <w:right w:w="0" w:type="dxa"/>
      </w:tblCellMar>
    </w:tblPr>
  </w:style>
  <w:style w:type="paragraph" w:customStyle="1" w:styleId="Verdanav9r12">
    <w:name w:val="Verdana v9 r12"/>
    <w:basedOn w:val="Standaard"/>
    <w:next w:val="Standaard"/>
    <w:pPr>
      <w:spacing w:before="180"/>
    </w:pPr>
  </w:style>
  <w:style w:type="paragraph" w:customStyle="1" w:styleId="Vertrouwelijkheidsniveau">
    <w:name w:val="Vertrouwelijkheidsniveau"/>
    <w:basedOn w:val="Standaard"/>
    <w:next w:val="Standaard"/>
    <w:pPr>
      <w:spacing w:line="180" w:lineRule="exact"/>
    </w:pPr>
    <w:rPr>
      <w:b/>
      <w:caps/>
      <w:sz w:val="13"/>
      <w:szCs w:val="13"/>
    </w:rPr>
  </w:style>
  <w:style w:type="paragraph" w:customStyle="1" w:styleId="WitregelW1">
    <w:name w:val="Witregel W1"/>
    <w:next w:val="Standaard"/>
    <w:pPr>
      <w:spacing w:line="90" w:lineRule="exact"/>
    </w:pPr>
    <w:rPr>
      <w:rFonts w:ascii="Verdana" w:hAnsi="Verdana"/>
      <w:color w:val="000000"/>
      <w:sz w:val="9"/>
      <w:szCs w:val="9"/>
    </w:rPr>
  </w:style>
  <w:style w:type="paragraph" w:customStyle="1" w:styleId="WitregelW1bodytekst">
    <w:name w:val="Witregel W1 (bodytekst)"/>
    <w:next w:val="Standaard"/>
    <w:pPr>
      <w:spacing w:line="240" w:lineRule="exact"/>
    </w:pPr>
    <w:rPr>
      <w:rFonts w:ascii="Verdana" w:hAnsi="Verdana"/>
      <w:color w:val="000000"/>
      <w:sz w:val="18"/>
      <w:szCs w:val="18"/>
    </w:rPr>
  </w:style>
  <w:style w:type="paragraph" w:customStyle="1" w:styleId="WitregelW2">
    <w:name w:val="Witregel W2"/>
    <w:next w:val="Standaard"/>
    <w:pPr>
      <w:spacing w:line="270" w:lineRule="exact"/>
    </w:pPr>
    <w:rPr>
      <w:rFonts w:ascii="Verdana" w:hAnsi="Verdana"/>
      <w:color w:val="000000"/>
      <w:sz w:val="27"/>
      <w:szCs w:val="27"/>
    </w:rPr>
  </w:style>
  <w:style w:type="paragraph" w:styleId="Lijstalinea">
    <w:name w:val="List Paragraph"/>
    <w:basedOn w:val="Standaard"/>
    <w:link w:val="LijstalineaChar"/>
    <w:uiPriority w:val="34"/>
    <w:qFormat/>
    <w:rsid w:val="00111036"/>
    <w:pPr>
      <w:ind w:left="720"/>
      <w:contextualSpacing/>
    </w:pPr>
  </w:style>
  <w:style w:type="paragraph" w:customStyle="1" w:styleId="Default">
    <w:name w:val="Default"/>
    <w:rsid w:val="00A77360"/>
    <w:pPr>
      <w:autoSpaceDE w:val="0"/>
      <w:adjustRightInd w:val="0"/>
      <w:textAlignment w:val="auto"/>
    </w:pPr>
    <w:rPr>
      <w:rFonts w:cs="Times New Roman"/>
      <w:color w:val="000000"/>
      <w:sz w:val="24"/>
      <w:szCs w:val="24"/>
    </w:rPr>
  </w:style>
  <w:style w:type="character" w:customStyle="1" w:styleId="LijstalineaChar">
    <w:name w:val="Lijstalinea Char"/>
    <w:basedOn w:val="Standaardalinea-lettertype"/>
    <w:link w:val="Lijstalinea"/>
    <w:uiPriority w:val="34"/>
    <w:rsid w:val="009F6544"/>
    <w:rPr>
      <w:rFonts w:ascii="Verdana" w:hAnsi="Verdana"/>
      <w:color w:val="000000"/>
      <w:sz w:val="18"/>
      <w:szCs w:val="18"/>
    </w:rPr>
  </w:style>
  <w:style w:type="paragraph" w:customStyle="1" w:styleId="Lijstalinea1">
    <w:name w:val="Lijstalinea1"/>
    <w:basedOn w:val="Standaard"/>
    <w:semiHidden/>
    <w:rsid w:val="009F6544"/>
    <w:pPr>
      <w:numPr>
        <w:numId w:val="6"/>
      </w:numPr>
      <w:autoSpaceDN/>
      <w:spacing w:line="240" w:lineRule="auto"/>
      <w:textAlignment w:val="auto"/>
    </w:pPr>
    <w:rPr>
      <w:rFonts w:asciiTheme="minorHAnsi" w:eastAsiaTheme="minorHAnsi" w:hAnsiTheme="minorHAnsi" w:cstheme="minorBidi"/>
      <w:color w:val="auto"/>
      <w:lang w:eastAsia="en-US"/>
    </w:rPr>
  </w:style>
  <w:style w:type="table" w:styleId="Tabelraster">
    <w:name w:val="Table Grid"/>
    <w:basedOn w:val="Standaardtabel"/>
    <w:uiPriority w:val="59"/>
    <w:rsid w:val="00345B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Rastertabel1licht-Accent1">
    <w:name w:val="Grid Table 1 Light Accent 1"/>
    <w:basedOn w:val="Standaardtabel"/>
    <w:uiPriority w:val="46"/>
    <w:rsid w:val="00345BC3"/>
    <w:rPr>
      <w:rFonts w:ascii="Verdana" w:hAnsi="Verdana"/>
    </w:rPr>
    <w:tblPr>
      <w:tblStyleRowBandSize w:val="1"/>
      <w:tblStyleColBandSize w:val="1"/>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styleId="Verwijzingopmerking">
    <w:name w:val="annotation reference"/>
    <w:basedOn w:val="Standaardalinea-lettertype"/>
    <w:uiPriority w:val="99"/>
    <w:semiHidden/>
    <w:unhideWhenUsed/>
    <w:rsid w:val="0009704B"/>
    <w:rPr>
      <w:sz w:val="16"/>
      <w:szCs w:val="16"/>
    </w:rPr>
  </w:style>
  <w:style w:type="paragraph" w:styleId="Tekstopmerking">
    <w:name w:val="annotation text"/>
    <w:basedOn w:val="Standaard"/>
    <w:link w:val="TekstopmerkingChar"/>
    <w:uiPriority w:val="99"/>
    <w:unhideWhenUsed/>
    <w:rsid w:val="0009704B"/>
    <w:pPr>
      <w:spacing w:line="240" w:lineRule="auto"/>
    </w:pPr>
    <w:rPr>
      <w:sz w:val="20"/>
      <w:szCs w:val="20"/>
    </w:rPr>
  </w:style>
  <w:style w:type="character" w:customStyle="1" w:styleId="TekstopmerkingChar">
    <w:name w:val="Tekst opmerking Char"/>
    <w:basedOn w:val="Standaardalinea-lettertype"/>
    <w:link w:val="Tekstopmerking"/>
    <w:uiPriority w:val="99"/>
    <w:rsid w:val="0009704B"/>
    <w:rPr>
      <w:rFonts w:ascii="Verdana" w:hAnsi="Verdana"/>
      <w:color w:val="000000"/>
    </w:rPr>
  </w:style>
  <w:style w:type="paragraph" w:styleId="Onderwerpvanopmerking">
    <w:name w:val="annotation subject"/>
    <w:basedOn w:val="Tekstopmerking"/>
    <w:next w:val="Tekstopmerking"/>
    <w:link w:val="OnderwerpvanopmerkingChar"/>
    <w:uiPriority w:val="99"/>
    <w:semiHidden/>
    <w:unhideWhenUsed/>
    <w:rsid w:val="0009704B"/>
    <w:rPr>
      <w:b/>
      <w:bCs/>
    </w:rPr>
  </w:style>
  <w:style w:type="character" w:customStyle="1" w:styleId="OnderwerpvanopmerkingChar">
    <w:name w:val="Onderwerp van opmerking Char"/>
    <w:basedOn w:val="TekstopmerkingChar"/>
    <w:link w:val="Onderwerpvanopmerking"/>
    <w:uiPriority w:val="99"/>
    <w:semiHidden/>
    <w:rsid w:val="0009704B"/>
    <w:rPr>
      <w:rFonts w:ascii="Verdana" w:hAnsi="Verdana"/>
      <w:b/>
      <w:bCs/>
      <w:color w:val="000000"/>
    </w:rPr>
  </w:style>
  <w:style w:type="paragraph" w:styleId="Ballontekst">
    <w:name w:val="Balloon Text"/>
    <w:basedOn w:val="Standaard"/>
    <w:link w:val="BallontekstChar"/>
    <w:uiPriority w:val="99"/>
    <w:semiHidden/>
    <w:unhideWhenUsed/>
    <w:rsid w:val="0009704B"/>
    <w:pPr>
      <w:spacing w:line="240" w:lineRule="auto"/>
    </w:pPr>
    <w:rPr>
      <w:rFonts w:ascii="Segoe UI" w:hAnsi="Segoe UI" w:cs="Segoe UI"/>
    </w:rPr>
  </w:style>
  <w:style w:type="character" w:customStyle="1" w:styleId="BallontekstChar">
    <w:name w:val="Ballontekst Char"/>
    <w:basedOn w:val="Standaardalinea-lettertype"/>
    <w:link w:val="Ballontekst"/>
    <w:uiPriority w:val="99"/>
    <w:semiHidden/>
    <w:rsid w:val="0009704B"/>
    <w:rPr>
      <w:rFonts w:ascii="Segoe UI" w:hAnsi="Segoe UI" w:cs="Segoe UI"/>
      <w:color w:val="000000"/>
      <w:sz w:val="18"/>
      <w:szCs w:val="18"/>
    </w:rPr>
  </w:style>
  <w:style w:type="paragraph" w:styleId="Voettekst">
    <w:name w:val="footer"/>
    <w:basedOn w:val="Standaard"/>
    <w:link w:val="VoettekstChar"/>
    <w:uiPriority w:val="99"/>
    <w:unhideWhenUsed/>
    <w:rsid w:val="00C85F97"/>
    <w:pPr>
      <w:tabs>
        <w:tab w:val="center" w:pos="4513"/>
        <w:tab w:val="right" w:pos="9026"/>
      </w:tabs>
      <w:spacing w:line="240" w:lineRule="auto"/>
    </w:pPr>
  </w:style>
  <w:style w:type="character" w:customStyle="1" w:styleId="VoettekstChar">
    <w:name w:val="Voettekst Char"/>
    <w:basedOn w:val="Standaardalinea-lettertype"/>
    <w:link w:val="Voettekst"/>
    <w:uiPriority w:val="99"/>
    <w:rsid w:val="00C85F97"/>
    <w:rPr>
      <w:rFonts w:ascii="Verdana" w:hAnsi="Verdana"/>
      <w:color w:val="000000"/>
      <w:sz w:val="18"/>
      <w:szCs w:val="18"/>
    </w:rPr>
  </w:style>
  <w:style w:type="paragraph" w:styleId="Normaalweb">
    <w:name w:val="Normal (Web)"/>
    <w:basedOn w:val="Standaard"/>
    <w:uiPriority w:val="99"/>
    <w:semiHidden/>
    <w:unhideWhenUsed/>
    <w:rsid w:val="008040C8"/>
    <w:pPr>
      <w:autoSpaceDN/>
      <w:spacing w:before="100" w:beforeAutospacing="1" w:after="100" w:afterAutospacing="1" w:line="240" w:lineRule="auto"/>
      <w:textAlignment w:val="auto"/>
    </w:pPr>
    <w:rPr>
      <w:rFonts w:ascii="Times New Roman" w:eastAsiaTheme="minorEastAsia" w:hAnsi="Times New Roman" w:cs="Times New Roman"/>
      <w:color w:val="auto"/>
      <w:sz w:val="24"/>
      <w:szCs w:val="24"/>
    </w:rPr>
  </w:style>
  <w:style w:type="character" w:styleId="Tekstvantijdelijkeaanduiding">
    <w:name w:val="Placeholder Text"/>
    <w:basedOn w:val="Standaardalinea-lettertype"/>
    <w:uiPriority w:val="99"/>
    <w:semiHidden/>
    <w:rsid w:val="008040C8"/>
    <w:rPr>
      <w:color w:val="808080"/>
    </w:rPr>
  </w:style>
  <w:style w:type="paragraph" w:customStyle="1" w:styleId="Formule">
    <w:name w:val="Formule"/>
    <w:basedOn w:val="Standaard"/>
    <w:qFormat/>
    <w:rsid w:val="00C0784E"/>
    <w:pPr>
      <w:spacing w:line="480" w:lineRule="auto"/>
    </w:pPr>
  </w:style>
  <w:style w:type="paragraph" w:styleId="Revisie">
    <w:name w:val="Revision"/>
    <w:hidden/>
    <w:uiPriority w:val="99"/>
    <w:semiHidden/>
    <w:rsid w:val="000F1521"/>
    <w:pPr>
      <w:autoSpaceDN/>
      <w:textAlignment w:val="auto"/>
    </w:pPr>
    <w:rPr>
      <w:rFonts w:ascii="Verdana" w:hAnsi="Verdana"/>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64483">
      <w:bodyDiv w:val="1"/>
      <w:marLeft w:val="0"/>
      <w:marRight w:val="0"/>
      <w:marTop w:val="0"/>
      <w:marBottom w:val="0"/>
      <w:divBdr>
        <w:top w:val="none" w:sz="0" w:space="0" w:color="auto"/>
        <w:left w:val="none" w:sz="0" w:space="0" w:color="auto"/>
        <w:bottom w:val="none" w:sz="0" w:space="0" w:color="auto"/>
        <w:right w:val="none" w:sz="0" w:space="0" w:color="auto"/>
      </w:divBdr>
    </w:div>
    <w:div w:id="71855480">
      <w:bodyDiv w:val="1"/>
      <w:marLeft w:val="0"/>
      <w:marRight w:val="0"/>
      <w:marTop w:val="0"/>
      <w:marBottom w:val="0"/>
      <w:divBdr>
        <w:top w:val="none" w:sz="0" w:space="0" w:color="auto"/>
        <w:left w:val="none" w:sz="0" w:space="0" w:color="auto"/>
        <w:bottom w:val="none" w:sz="0" w:space="0" w:color="auto"/>
        <w:right w:val="none" w:sz="0" w:space="0" w:color="auto"/>
      </w:divBdr>
    </w:div>
    <w:div w:id="138084900">
      <w:bodyDiv w:val="1"/>
      <w:marLeft w:val="0"/>
      <w:marRight w:val="0"/>
      <w:marTop w:val="0"/>
      <w:marBottom w:val="0"/>
      <w:divBdr>
        <w:top w:val="none" w:sz="0" w:space="0" w:color="auto"/>
        <w:left w:val="none" w:sz="0" w:space="0" w:color="auto"/>
        <w:bottom w:val="none" w:sz="0" w:space="0" w:color="auto"/>
        <w:right w:val="none" w:sz="0" w:space="0" w:color="auto"/>
      </w:divBdr>
    </w:div>
    <w:div w:id="262417348">
      <w:bodyDiv w:val="1"/>
      <w:marLeft w:val="0"/>
      <w:marRight w:val="0"/>
      <w:marTop w:val="0"/>
      <w:marBottom w:val="0"/>
      <w:divBdr>
        <w:top w:val="none" w:sz="0" w:space="0" w:color="auto"/>
        <w:left w:val="none" w:sz="0" w:space="0" w:color="auto"/>
        <w:bottom w:val="none" w:sz="0" w:space="0" w:color="auto"/>
        <w:right w:val="none" w:sz="0" w:space="0" w:color="auto"/>
      </w:divBdr>
    </w:div>
    <w:div w:id="314649375">
      <w:bodyDiv w:val="1"/>
      <w:marLeft w:val="0"/>
      <w:marRight w:val="0"/>
      <w:marTop w:val="0"/>
      <w:marBottom w:val="0"/>
      <w:divBdr>
        <w:top w:val="none" w:sz="0" w:space="0" w:color="auto"/>
        <w:left w:val="none" w:sz="0" w:space="0" w:color="auto"/>
        <w:bottom w:val="none" w:sz="0" w:space="0" w:color="auto"/>
        <w:right w:val="none" w:sz="0" w:space="0" w:color="auto"/>
      </w:divBdr>
    </w:div>
    <w:div w:id="346296458">
      <w:bodyDiv w:val="1"/>
      <w:marLeft w:val="0"/>
      <w:marRight w:val="0"/>
      <w:marTop w:val="0"/>
      <w:marBottom w:val="0"/>
      <w:divBdr>
        <w:top w:val="none" w:sz="0" w:space="0" w:color="auto"/>
        <w:left w:val="none" w:sz="0" w:space="0" w:color="auto"/>
        <w:bottom w:val="none" w:sz="0" w:space="0" w:color="auto"/>
        <w:right w:val="none" w:sz="0" w:space="0" w:color="auto"/>
      </w:divBdr>
    </w:div>
    <w:div w:id="367799346">
      <w:bodyDiv w:val="1"/>
      <w:marLeft w:val="0"/>
      <w:marRight w:val="0"/>
      <w:marTop w:val="0"/>
      <w:marBottom w:val="0"/>
      <w:divBdr>
        <w:top w:val="none" w:sz="0" w:space="0" w:color="auto"/>
        <w:left w:val="none" w:sz="0" w:space="0" w:color="auto"/>
        <w:bottom w:val="none" w:sz="0" w:space="0" w:color="auto"/>
        <w:right w:val="none" w:sz="0" w:space="0" w:color="auto"/>
      </w:divBdr>
    </w:div>
    <w:div w:id="370419787">
      <w:bodyDiv w:val="1"/>
      <w:marLeft w:val="0"/>
      <w:marRight w:val="0"/>
      <w:marTop w:val="0"/>
      <w:marBottom w:val="0"/>
      <w:divBdr>
        <w:top w:val="none" w:sz="0" w:space="0" w:color="auto"/>
        <w:left w:val="none" w:sz="0" w:space="0" w:color="auto"/>
        <w:bottom w:val="none" w:sz="0" w:space="0" w:color="auto"/>
        <w:right w:val="none" w:sz="0" w:space="0" w:color="auto"/>
      </w:divBdr>
      <w:divsChild>
        <w:div w:id="115148354">
          <w:marLeft w:val="547"/>
          <w:marRight w:val="0"/>
          <w:marTop w:val="115"/>
          <w:marBottom w:val="0"/>
          <w:divBdr>
            <w:top w:val="none" w:sz="0" w:space="0" w:color="auto"/>
            <w:left w:val="none" w:sz="0" w:space="0" w:color="auto"/>
            <w:bottom w:val="none" w:sz="0" w:space="0" w:color="auto"/>
            <w:right w:val="none" w:sz="0" w:space="0" w:color="auto"/>
          </w:divBdr>
        </w:div>
      </w:divsChild>
    </w:div>
    <w:div w:id="373043941">
      <w:bodyDiv w:val="1"/>
      <w:marLeft w:val="0"/>
      <w:marRight w:val="0"/>
      <w:marTop w:val="0"/>
      <w:marBottom w:val="0"/>
      <w:divBdr>
        <w:top w:val="none" w:sz="0" w:space="0" w:color="auto"/>
        <w:left w:val="none" w:sz="0" w:space="0" w:color="auto"/>
        <w:bottom w:val="none" w:sz="0" w:space="0" w:color="auto"/>
        <w:right w:val="none" w:sz="0" w:space="0" w:color="auto"/>
      </w:divBdr>
    </w:div>
    <w:div w:id="504591278">
      <w:bodyDiv w:val="1"/>
      <w:marLeft w:val="0"/>
      <w:marRight w:val="0"/>
      <w:marTop w:val="0"/>
      <w:marBottom w:val="0"/>
      <w:divBdr>
        <w:top w:val="none" w:sz="0" w:space="0" w:color="auto"/>
        <w:left w:val="none" w:sz="0" w:space="0" w:color="auto"/>
        <w:bottom w:val="none" w:sz="0" w:space="0" w:color="auto"/>
        <w:right w:val="none" w:sz="0" w:space="0" w:color="auto"/>
      </w:divBdr>
    </w:div>
    <w:div w:id="554509757">
      <w:bodyDiv w:val="1"/>
      <w:marLeft w:val="0"/>
      <w:marRight w:val="0"/>
      <w:marTop w:val="0"/>
      <w:marBottom w:val="0"/>
      <w:divBdr>
        <w:top w:val="none" w:sz="0" w:space="0" w:color="auto"/>
        <w:left w:val="none" w:sz="0" w:space="0" w:color="auto"/>
        <w:bottom w:val="none" w:sz="0" w:space="0" w:color="auto"/>
        <w:right w:val="none" w:sz="0" w:space="0" w:color="auto"/>
      </w:divBdr>
    </w:div>
    <w:div w:id="824665259">
      <w:bodyDiv w:val="1"/>
      <w:marLeft w:val="0"/>
      <w:marRight w:val="0"/>
      <w:marTop w:val="0"/>
      <w:marBottom w:val="0"/>
      <w:divBdr>
        <w:top w:val="none" w:sz="0" w:space="0" w:color="auto"/>
        <w:left w:val="none" w:sz="0" w:space="0" w:color="auto"/>
        <w:bottom w:val="none" w:sz="0" w:space="0" w:color="auto"/>
        <w:right w:val="none" w:sz="0" w:space="0" w:color="auto"/>
      </w:divBdr>
    </w:div>
    <w:div w:id="1087657114">
      <w:bodyDiv w:val="1"/>
      <w:marLeft w:val="0"/>
      <w:marRight w:val="0"/>
      <w:marTop w:val="0"/>
      <w:marBottom w:val="0"/>
      <w:divBdr>
        <w:top w:val="none" w:sz="0" w:space="0" w:color="auto"/>
        <w:left w:val="none" w:sz="0" w:space="0" w:color="auto"/>
        <w:bottom w:val="none" w:sz="0" w:space="0" w:color="auto"/>
        <w:right w:val="none" w:sz="0" w:space="0" w:color="auto"/>
      </w:divBdr>
    </w:div>
    <w:div w:id="1264680606">
      <w:bodyDiv w:val="1"/>
      <w:marLeft w:val="0"/>
      <w:marRight w:val="0"/>
      <w:marTop w:val="0"/>
      <w:marBottom w:val="0"/>
      <w:divBdr>
        <w:top w:val="none" w:sz="0" w:space="0" w:color="auto"/>
        <w:left w:val="none" w:sz="0" w:space="0" w:color="auto"/>
        <w:bottom w:val="none" w:sz="0" w:space="0" w:color="auto"/>
        <w:right w:val="none" w:sz="0" w:space="0" w:color="auto"/>
      </w:divBdr>
    </w:div>
    <w:div w:id="1283658830">
      <w:bodyDiv w:val="1"/>
      <w:marLeft w:val="0"/>
      <w:marRight w:val="0"/>
      <w:marTop w:val="0"/>
      <w:marBottom w:val="0"/>
      <w:divBdr>
        <w:top w:val="none" w:sz="0" w:space="0" w:color="auto"/>
        <w:left w:val="none" w:sz="0" w:space="0" w:color="auto"/>
        <w:bottom w:val="none" w:sz="0" w:space="0" w:color="auto"/>
        <w:right w:val="none" w:sz="0" w:space="0" w:color="auto"/>
      </w:divBdr>
      <w:divsChild>
        <w:div w:id="1561359165">
          <w:marLeft w:val="0"/>
          <w:marRight w:val="0"/>
          <w:marTop w:val="0"/>
          <w:marBottom w:val="0"/>
          <w:divBdr>
            <w:top w:val="none" w:sz="0" w:space="0" w:color="auto"/>
            <w:left w:val="none" w:sz="0" w:space="0" w:color="auto"/>
            <w:bottom w:val="none" w:sz="0" w:space="0" w:color="auto"/>
            <w:right w:val="none" w:sz="0" w:space="0" w:color="auto"/>
          </w:divBdr>
        </w:div>
        <w:div w:id="359748549">
          <w:marLeft w:val="0"/>
          <w:marRight w:val="0"/>
          <w:marTop w:val="0"/>
          <w:marBottom w:val="0"/>
          <w:divBdr>
            <w:top w:val="none" w:sz="0" w:space="0" w:color="auto"/>
            <w:left w:val="none" w:sz="0" w:space="0" w:color="auto"/>
            <w:bottom w:val="none" w:sz="0" w:space="0" w:color="auto"/>
            <w:right w:val="none" w:sz="0" w:space="0" w:color="auto"/>
          </w:divBdr>
        </w:div>
      </w:divsChild>
    </w:div>
    <w:div w:id="1312557007">
      <w:bodyDiv w:val="1"/>
      <w:marLeft w:val="0"/>
      <w:marRight w:val="0"/>
      <w:marTop w:val="0"/>
      <w:marBottom w:val="0"/>
      <w:divBdr>
        <w:top w:val="none" w:sz="0" w:space="0" w:color="auto"/>
        <w:left w:val="none" w:sz="0" w:space="0" w:color="auto"/>
        <w:bottom w:val="none" w:sz="0" w:space="0" w:color="auto"/>
        <w:right w:val="none" w:sz="0" w:space="0" w:color="auto"/>
      </w:divBdr>
    </w:div>
    <w:div w:id="1464149858">
      <w:bodyDiv w:val="1"/>
      <w:marLeft w:val="0"/>
      <w:marRight w:val="0"/>
      <w:marTop w:val="0"/>
      <w:marBottom w:val="0"/>
      <w:divBdr>
        <w:top w:val="none" w:sz="0" w:space="0" w:color="auto"/>
        <w:left w:val="none" w:sz="0" w:space="0" w:color="auto"/>
        <w:bottom w:val="none" w:sz="0" w:space="0" w:color="auto"/>
        <w:right w:val="none" w:sz="0" w:space="0" w:color="auto"/>
      </w:divBdr>
    </w:div>
    <w:div w:id="1489862620">
      <w:bodyDiv w:val="1"/>
      <w:marLeft w:val="0"/>
      <w:marRight w:val="0"/>
      <w:marTop w:val="0"/>
      <w:marBottom w:val="0"/>
      <w:divBdr>
        <w:top w:val="none" w:sz="0" w:space="0" w:color="auto"/>
        <w:left w:val="none" w:sz="0" w:space="0" w:color="auto"/>
        <w:bottom w:val="none" w:sz="0" w:space="0" w:color="auto"/>
        <w:right w:val="none" w:sz="0" w:space="0" w:color="auto"/>
      </w:divBdr>
    </w:div>
    <w:div w:id="1513489630">
      <w:bodyDiv w:val="1"/>
      <w:marLeft w:val="0"/>
      <w:marRight w:val="0"/>
      <w:marTop w:val="0"/>
      <w:marBottom w:val="0"/>
      <w:divBdr>
        <w:top w:val="none" w:sz="0" w:space="0" w:color="auto"/>
        <w:left w:val="none" w:sz="0" w:space="0" w:color="auto"/>
        <w:bottom w:val="none" w:sz="0" w:space="0" w:color="auto"/>
        <w:right w:val="none" w:sz="0" w:space="0" w:color="auto"/>
      </w:divBdr>
    </w:div>
    <w:div w:id="1545404498">
      <w:bodyDiv w:val="1"/>
      <w:marLeft w:val="0"/>
      <w:marRight w:val="0"/>
      <w:marTop w:val="0"/>
      <w:marBottom w:val="0"/>
      <w:divBdr>
        <w:top w:val="none" w:sz="0" w:space="0" w:color="auto"/>
        <w:left w:val="none" w:sz="0" w:space="0" w:color="auto"/>
        <w:bottom w:val="none" w:sz="0" w:space="0" w:color="auto"/>
        <w:right w:val="none" w:sz="0" w:space="0" w:color="auto"/>
      </w:divBdr>
    </w:div>
    <w:div w:id="1928464347">
      <w:bodyDiv w:val="1"/>
      <w:marLeft w:val="0"/>
      <w:marRight w:val="0"/>
      <w:marTop w:val="0"/>
      <w:marBottom w:val="0"/>
      <w:divBdr>
        <w:top w:val="none" w:sz="0" w:space="0" w:color="auto"/>
        <w:left w:val="none" w:sz="0" w:space="0" w:color="auto"/>
        <w:bottom w:val="none" w:sz="0" w:space="0" w:color="auto"/>
        <w:right w:val="none" w:sz="0" w:space="0" w:color="auto"/>
      </w:divBdr>
    </w:div>
    <w:div w:id="2024621841">
      <w:bodyDiv w:val="1"/>
      <w:marLeft w:val="0"/>
      <w:marRight w:val="0"/>
      <w:marTop w:val="0"/>
      <w:marBottom w:val="0"/>
      <w:divBdr>
        <w:top w:val="none" w:sz="0" w:space="0" w:color="auto"/>
        <w:left w:val="none" w:sz="0" w:space="0" w:color="auto"/>
        <w:bottom w:val="none" w:sz="0" w:space="0" w:color="auto"/>
        <w:right w:val="none" w:sz="0" w:space="0" w:color="auto"/>
      </w:divBdr>
    </w:div>
    <w:div w:id="21171727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emf"/><Relationship Id="rId33" Type="http://schemas.openxmlformats.org/officeDocument/2006/relationships/header" Target="header2.xml"/><Relationship Id="rId59"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emf"/><Relationship Id="rId32" Type="http://schemas.openxmlformats.org/officeDocument/2006/relationships/header" Target="header1.xml"/><Relationship Id="rId58"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3.png"/><Relationship Id="rId35" Type="http://schemas.openxmlformats.org/officeDocument/2006/relationships/fontTable" Target="fontTable.xml"/></Relationships>
</file>

<file path=word/_rels/header3.xml.rels><?xml version="1.0" encoding="UTF-8" standalone="yes"?>
<Relationships xmlns="http://schemas.openxmlformats.org/package/2006/relationships"><Relationship Id="rId3" Type="http://schemas.openxmlformats.org/officeDocument/2006/relationships/image" Target="media/image25.png"/><Relationship Id="rId2" Type="http://schemas.openxmlformats.org/officeDocument/2006/relationships/image" Target="media/image27.png"/><Relationship Id="rId1" Type="http://schemas.openxmlformats.org/officeDocument/2006/relationships/image" Target="media/image24.png"/><Relationship Id="rId4"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ringsr\AppData\Local\Temp\25\Rapport%20print.dotx"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Rijkswaterstaat">
      <a:majorFont>
        <a:latin typeface="Verdana"/>
        <a:ea typeface=""/>
        <a:cs typeface=""/>
      </a:majorFont>
      <a:minorFont>
        <a:latin typeface="Verdana"/>
        <a:ea typeface=""/>
        <a:cs typeface=""/>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430877-0E98-4831-800E-5690BFFA58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 print</Template>
  <TotalTime>1635</TotalTime>
  <Pages>24</Pages>
  <Words>6680</Words>
  <Characters>36740</Characters>
  <Application>Microsoft Office Word</Application>
  <DocSecurity>0</DocSecurity>
  <Lines>306</Lines>
  <Paragraphs>86</Paragraphs>
  <ScaleCrop>false</ScaleCrop>
  <HeadingPairs>
    <vt:vector size="2" baseType="variant">
      <vt:variant>
        <vt:lpstr>Titel</vt:lpstr>
      </vt:variant>
      <vt:variant>
        <vt:i4>1</vt:i4>
      </vt:variant>
    </vt:vector>
  </HeadingPairs>
  <TitlesOfParts>
    <vt:vector size="1" baseType="lpstr">
      <vt:lpstr/>
    </vt:vector>
  </TitlesOfParts>
  <Company>Rijkswaterstaat</Company>
  <LinksUpToDate>false</LinksUpToDate>
  <CharactersWithSpaces>43334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Frings, Roy (ZN)</dc:creator>
  <cp:lastModifiedBy>Frings, Roy (ZN)</cp:lastModifiedBy>
  <cp:revision>80</cp:revision>
  <cp:lastPrinted>2024-01-03T13:57:00Z</cp:lastPrinted>
  <dcterms:created xsi:type="dcterms:W3CDTF">2022-05-25T05:45:00Z</dcterms:created>
  <dcterms:modified xsi:type="dcterms:W3CDTF">2024-01-03T15:53:00Z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ubricering">
    <vt:lpwstr>RWS INFORMATIE</vt:lpwstr>
  </property>
  <property fmtid="{D5CDD505-2E9C-101B-9397-08002B2CF9AE}" pid="3" name="Auteur">
    <vt:lpwstr/>
  </property>
</Properties>
</file>